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0447" w14:textId="700F51C8" w:rsidR="005B5FCE" w:rsidRPr="005E3DE6" w:rsidRDefault="00CE056E" w:rsidP="00970BB0">
      <w:pPr>
        <w:pStyle w:val="Heading1"/>
        <w:jc w:val="center"/>
      </w:pPr>
      <w:r w:rsidRPr="00074158">
        <w:rPr>
          <w:rFonts w:asciiTheme="minorHAnsi" w:hAnsiTheme="minorHAnsi" w:cs="Arial"/>
          <w:sz w:val="40"/>
        </w:rPr>
        <w:t>Impact Analysis Report</w:t>
      </w:r>
      <w:r w:rsidR="00D92BEF">
        <w:rPr>
          <w:rFonts w:asciiTheme="minorHAnsi" w:hAnsiTheme="minorHAnsi" w:cs="Arial"/>
          <w:sz w:val="40"/>
          <w:lang w:val="en-IE"/>
        </w:rPr>
        <w:t xml:space="preserve"> / RFC Proposal</w:t>
      </w:r>
    </w:p>
    <w:p w14:paraId="7F033BB4" w14:textId="77777777" w:rsidR="00970BB0" w:rsidRDefault="00970BB0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1EBFF6BB" w14:textId="05189338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Section 1: Meta-data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40"/>
      </w:tblGrid>
      <w:tr w:rsidR="004D2D22" w:rsidRPr="002337D9" w14:paraId="3AA2FDA9" w14:textId="77777777" w:rsidTr="005E3DE6">
        <w:tc>
          <w:tcPr>
            <w:tcW w:w="3085" w:type="dxa"/>
            <w:shd w:val="clear" w:color="auto" w:fill="D9D9D9"/>
          </w:tcPr>
          <w:p w14:paraId="79B030AF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ID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B05E" w14:textId="06ACA3BA" w:rsidR="004D2D22" w:rsidRPr="00305C52" w:rsidRDefault="002C1A26" w:rsidP="004D2D22">
            <w:pPr>
              <w:pStyle w:val="HTMLPreformatted"/>
              <w:spacing w:before="40" w:line="225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RFC_AES_</w:t>
            </w:r>
            <w:r w:rsidR="00305C5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0</w:t>
            </w:r>
            <w:r w:rsidR="00CB14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166</w:t>
            </w:r>
            <w:r w:rsidR="00305C5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_UCCAES-2588</w:t>
            </w:r>
          </w:p>
        </w:tc>
      </w:tr>
      <w:tr w:rsidR="004D2D22" w:rsidRPr="002337D9" w14:paraId="3C32BDBA" w14:textId="77777777" w:rsidTr="005E3DE6">
        <w:tc>
          <w:tcPr>
            <w:tcW w:w="3085" w:type="dxa"/>
            <w:shd w:val="clear" w:color="auto" w:fill="D9D9D9"/>
          </w:tcPr>
          <w:p w14:paraId="19EA0B72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Related Incident ID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017" w14:textId="1974A358" w:rsidR="004D2D22" w:rsidRPr="00E16BE2" w:rsidRDefault="001E5848" w:rsidP="004D2D22">
            <w:pPr>
              <w:pStyle w:val="HTMLPreformatted"/>
              <w:spacing w:before="40" w:line="225" w:lineRule="atLeast"/>
              <w:rPr>
                <w:rFonts w:asciiTheme="minorHAnsi" w:hAnsiTheme="minorHAnsi" w:cstheme="minorHAnsi"/>
                <w:b/>
                <w:bCs/>
                <w:color w:val="444444"/>
                <w:shd w:val="clear" w:color="auto" w:fill="FFFFFF"/>
                <w:lang w:val="en-US"/>
              </w:rPr>
            </w:pPr>
            <w:r w:rsidRPr="00F0243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 w:eastAsia="en-GB"/>
              </w:rPr>
              <w:t>N/A</w:t>
            </w:r>
          </w:p>
        </w:tc>
      </w:tr>
      <w:tr w:rsidR="004D2D22" w:rsidRPr="0035314C" w14:paraId="62A8F806" w14:textId="77777777" w:rsidTr="005E3DE6">
        <w:tc>
          <w:tcPr>
            <w:tcW w:w="3085" w:type="dxa"/>
            <w:shd w:val="clear" w:color="auto" w:fill="D9D9D9"/>
          </w:tcPr>
          <w:p w14:paraId="01A56D94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Initiator / Organization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48C" w14:textId="24D36730" w:rsidR="004D2D22" w:rsidRPr="00E16BE2" w:rsidRDefault="001B5876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BE"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t>DG TAXUD</w:t>
            </w: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fldChar w:fldCharType="begin"/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instrText xml:space="preserve"> DOCPROPERTY  CallIssuer  \* MERGEFORMAT </w:instrText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fldChar w:fldCharType="end"/>
            </w:r>
          </w:p>
        </w:tc>
      </w:tr>
      <w:tr w:rsidR="004D2D22" w:rsidRPr="001E2360" w14:paraId="6FB5668A" w14:textId="77777777" w:rsidTr="005E3DE6">
        <w:tc>
          <w:tcPr>
            <w:tcW w:w="3085" w:type="dxa"/>
            <w:shd w:val="clear" w:color="auto" w:fill="D9D9D9"/>
          </w:tcPr>
          <w:p w14:paraId="073FE955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0B9D" w14:textId="74E9CA44" w:rsidR="004D2D22" w:rsidRPr="00E16BE2" w:rsidRDefault="0022506B" w:rsidP="004D2D2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BE" w:eastAsia="en-GB"/>
              </w:rPr>
            </w:pP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t>AES-P1 (DDNXA-5.15.</w:t>
            </w:r>
            <w:r w:rsidR="00C34B6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t>2</w:t>
            </w: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t>-v</w:t>
            </w:r>
            <w:r w:rsidR="00C34B6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t>2</w:t>
            </w: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t>.00 - CSE-v51.8.</w:t>
            </w:r>
            <w:r w:rsidR="00C34B6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t>6</w:t>
            </w: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t>)</w:t>
            </w:r>
          </w:p>
        </w:tc>
      </w:tr>
      <w:tr w:rsidR="004D2D22" w:rsidRPr="002337D9" w14:paraId="62C9DCE4" w14:textId="77777777" w:rsidTr="00AB3D5A">
        <w:tc>
          <w:tcPr>
            <w:tcW w:w="3085" w:type="dxa"/>
            <w:shd w:val="clear" w:color="auto" w:fill="D9D9D9"/>
          </w:tcPr>
          <w:p w14:paraId="1D2BBA8A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Type of Change</w:t>
            </w:r>
          </w:p>
        </w:tc>
        <w:tc>
          <w:tcPr>
            <w:tcW w:w="6540" w:type="dxa"/>
          </w:tcPr>
          <w:p w14:paraId="31A00418" w14:textId="30410F5D" w:rsidR="004D2D22" w:rsidRPr="004D2D22" w:rsidRDefault="007825C5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Medium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Medium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bookmarkEnd w:id="0"/>
            <w:r w:rsidR="004D2D22" w:rsidRPr="004D2D2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Standard   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ritical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ritical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bookmarkEnd w:id="1"/>
            <w:r w:rsidR="004D2D22" w:rsidRPr="004D2D22">
              <w:rPr>
                <w:rFonts w:asciiTheme="minorHAnsi" w:hAnsiTheme="minorHAnsi" w:cstheme="minorHAnsi"/>
                <w:b/>
                <w:sz w:val="20"/>
                <w:szCs w:val="20"/>
              </w:rPr>
              <w:t>Emergency</w:t>
            </w:r>
          </w:p>
        </w:tc>
      </w:tr>
      <w:tr w:rsidR="004D2D22" w:rsidRPr="002337D9" w14:paraId="1E40150F" w14:textId="77777777" w:rsidTr="00AB3D5A">
        <w:trPr>
          <w:trHeight w:val="1796"/>
        </w:trPr>
        <w:tc>
          <w:tcPr>
            <w:tcW w:w="3085" w:type="dxa"/>
            <w:shd w:val="clear" w:color="auto" w:fill="D9D9D9"/>
          </w:tcPr>
          <w:p w14:paraId="752BFE4D" w14:textId="3044A89C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Nature of Change</w:t>
            </w:r>
          </w:p>
        </w:tc>
        <w:tc>
          <w:tcPr>
            <w:tcW w:w="6540" w:type="dxa"/>
          </w:tcPr>
          <w:p w14:paraId="0D875154" w14:textId="3A51C59E" w:rsidR="004D2D22" w:rsidRPr="004D2D22" w:rsidRDefault="000F74D0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7737016" wp14:editId="529FE0C5">
                  <wp:extent cx="1073150" cy="302260"/>
                  <wp:effectExtent l="0" t="0" r="0" b="2540"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5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E67141">
              <w:rPr>
                <w:noProof/>
              </w:rPr>
              <w:drawing>
                <wp:inline distT="0" distB="0" distL="0" distR="0" wp14:anchorId="6E171D1B" wp14:editId="45176BAD">
                  <wp:extent cx="1637969" cy="302260"/>
                  <wp:effectExtent l="0" t="0" r="635" b="254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3553"/>
                          <a:stretch/>
                        </pic:blipFill>
                        <pic:spPr bwMode="auto">
                          <a:xfrm>
                            <a:off x="0" y="0"/>
                            <a:ext cx="1637969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B47AEFA" w14:textId="66246A1F" w:rsidR="004D2D22" w:rsidRPr="004D2D22" w:rsidRDefault="004D2D22" w:rsidP="004D2D22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2D22">
              <w:rPr>
                <w:rFonts w:asciiTheme="minorHAnsi" w:hAnsiTheme="minorHAnsi" w:cstheme="minorHAnsi"/>
                <w:sz w:val="20"/>
                <w:szCs w:val="20"/>
              </w:rPr>
              <w:t xml:space="preserve">Justification for </w:t>
            </w:r>
            <w:r w:rsidR="00C06B7C">
              <w:rPr>
                <w:rFonts w:asciiTheme="minorHAnsi" w:hAnsiTheme="minorHAnsi" w:cstheme="minorHAnsi"/>
                <w:sz w:val="20"/>
                <w:szCs w:val="20"/>
              </w:rPr>
              <w:t>Evolutive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14"/>
            </w:tblGrid>
            <w:tr w:rsidR="004D2D22" w:rsidRPr="004D2D22" w14:paraId="3FFEB8DE" w14:textId="77777777" w:rsidTr="005E3DE6">
              <w:trPr>
                <w:trHeight w:val="916"/>
              </w:trPr>
              <w:tc>
                <w:tcPr>
                  <w:tcW w:w="6573" w:type="dxa"/>
                </w:tcPr>
                <w:p w14:paraId="19507E01" w14:textId="3A4AA671" w:rsidR="004D2D22" w:rsidRPr="004D2D22" w:rsidRDefault="00E147FC" w:rsidP="00C06B7C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AES Technical Specifications need to be aligned with the legislation</w:t>
                  </w:r>
                  <w:r w:rsidR="00AF2C1D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, since </w:t>
                  </w:r>
                  <w:r w:rsidR="00DC5807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the legislation allows</w:t>
                  </w:r>
                  <w:r w:rsidR="00B43987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 the optional use of </w:t>
                  </w:r>
                  <w:r w:rsidR="00A434C6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Data Group ‘Representative’ in case of Indirect Representation</w:t>
                  </w:r>
                  <w:r w:rsidR="00F27773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13B4E84A" w14:textId="77777777" w:rsidR="004D2D22" w:rsidRPr="004D2D22" w:rsidRDefault="004D2D22" w:rsidP="004D2D22">
            <w:pPr>
              <w:tabs>
                <w:tab w:val="left" w:pos="105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B5FCE" w:rsidRPr="002337D9" w14:paraId="76E320E0" w14:textId="77777777" w:rsidTr="00AB3D5A">
        <w:tc>
          <w:tcPr>
            <w:tcW w:w="3085" w:type="dxa"/>
            <w:shd w:val="clear" w:color="auto" w:fill="D9D9D9"/>
          </w:tcPr>
          <w:p w14:paraId="1B74A071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Source</w:t>
            </w:r>
          </w:p>
        </w:tc>
        <w:tc>
          <w:tcPr>
            <w:tcW w:w="654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27"/>
              <w:gridCol w:w="3097"/>
            </w:tblGrid>
            <w:tr w:rsidR="005B5FCE" w14:paraId="57B698CA" w14:textId="77777777" w:rsidTr="00095E5E">
              <w:tc>
                <w:tcPr>
                  <w:tcW w:w="3323" w:type="dxa"/>
                </w:tcPr>
                <w:p w14:paraId="643BC72C" w14:textId="638594A1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Low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Low"/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bookmarkEnd w:id="2"/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Legal &amp; Policy Change</w:t>
                  </w:r>
                </w:p>
                <w:p w14:paraId="6454BEB2" w14:textId="0235E218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 Organisational Changes</w:t>
                  </w:r>
                </w:p>
              </w:tc>
              <w:tc>
                <w:tcPr>
                  <w:tcW w:w="3216" w:type="dxa"/>
                </w:tcPr>
                <w:p w14:paraId="22249918" w14:textId="5D09F148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</w:rPr>
                    <w:t>B</w:t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usiness Change</w:t>
                  </w:r>
                </w:p>
                <w:p w14:paraId="7111ECCE" w14:textId="025AF924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IT Change</w:t>
                  </w:r>
                </w:p>
              </w:tc>
            </w:tr>
          </w:tbl>
          <w:p w14:paraId="13106443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5B5FCE" w:rsidRPr="002337D9" w14:paraId="20B8B550" w14:textId="77777777" w:rsidTr="00AB3D5A">
        <w:tc>
          <w:tcPr>
            <w:tcW w:w="3085" w:type="dxa"/>
            <w:shd w:val="clear" w:color="auto" w:fill="D9D9D9"/>
          </w:tcPr>
          <w:p w14:paraId="0271169B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Review by Business User recommended?</w:t>
            </w:r>
          </w:p>
        </w:tc>
        <w:tc>
          <w:tcPr>
            <w:tcW w:w="6540" w:type="dxa"/>
          </w:tcPr>
          <w:p w14:paraId="477CFB12" w14:textId="73A93350" w:rsidR="005B5FCE" w:rsidRPr="002337D9" w:rsidRDefault="00FC6ABD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>
              <w:rPr>
                <w:rFonts w:asciiTheme="minorHAnsi" w:hAnsiTheme="minorHAnsi" w:cs="Arial"/>
                <w:b/>
                <w:sz w:val="22"/>
                <w:szCs w:val="22"/>
              </w:rPr>
              <w:t>Yes</w:t>
            </w:r>
            <w:r w:rsidR="005B5FCE" w:rsidRPr="002337D9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>
              <w:rPr>
                <w:rFonts w:asciiTheme="minorHAnsi" w:hAnsiTheme="minorHAnsi" w:cs="Arial"/>
                <w:b/>
                <w:sz w:val="22"/>
                <w:szCs w:val="22"/>
              </w:rPr>
              <w:t>No</w:t>
            </w:r>
          </w:p>
        </w:tc>
      </w:tr>
    </w:tbl>
    <w:p w14:paraId="1AD48EB5" w14:textId="77777777" w:rsidR="005B5FCE" w:rsidRPr="005B5FCE" w:rsidRDefault="005B5FCE" w:rsidP="005B5FCE">
      <w:pPr>
        <w:rPr>
          <w:lang w:val="en-US" w:eastAsia="x-none"/>
        </w:rPr>
      </w:pPr>
    </w:p>
    <w:p w14:paraId="1C97F1AB" w14:textId="642F65D7" w:rsidR="005B5FCE" w:rsidRPr="001A5428" w:rsidRDefault="005B5FCE" w:rsidP="00DE3F2D">
      <w:pPr>
        <w:tabs>
          <w:tab w:val="left" w:pos="5640"/>
        </w:tabs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>Change Summary</w:t>
      </w:r>
      <w:r w:rsidR="00DE3F2D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ab/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25"/>
      </w:tblGrid>
      <w:tr w:rsidR="005B5FCE" w:rsidRPr="00D30422" w14:paraId="3BA7643B" w14:textId="77777777" w:rsidTr="00AB3D5A">
        <w:tc>
          <w:tcPr>
            <w:tcW w:w="9625" w:type="dxa"/>
            <w:vAlign w:val="center"/>
          </w:tcPr>
          <w:p w14:paraId="43089776" w14:textId="6CCC8587" w:rsidR="005B5FCE" w:rsidRPr="00371729" w:rsidRDefault="00D35E8B" w:rsidP="00F711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35E8B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AES-P1 (DDNXA-5.15.</w:t>
            </w:r>
            <w:r w:rsidR="007F789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2</w:t>
            </w:r>
            <w:r w:rsidRPr="00D35E8B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-v</w:t>
            </w:r>
            <w:r w:rsidR="007F789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2</w:t>
            </w:r>
            <w:r w:rsidRPr="00D35E8B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.00 - CSE-v51.8.</w:t>
            </w:r>
            <w:r w:rsidR="007F789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6</w:t>
            </w:r>
            <w:r w:rsidR="009709DC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) </w:t>
            </w:r>
            <w:r w:rsidR="001B5876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– </w:t>
            </w:r>
            <w:r w:rsidR="0091758F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Allowing for </w:t>
            </w:r>
            <w:proofErr w:type="spellStart"/>
            <w:r w:rsidR="007F789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Representative.Status</w:t>
            </w:r>
            <w:proofErr w:type="spellEnd"/>
            <w:r w:rsidR="007F789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value ‘3’</w:t>
            </w:r>
          </w:p>
        </w:tc>
      </w:tr>
      <w:tr w:rsidR="004D2D22" w:rsidRPr="00074158" w14:paraId="395E03EB" w14:textId="77777777" w:rsidTr="00AB3D5A">
        <w:tc>
          <w:tcPr>
            <w:tcW w:w="9625" w:type="dxa"/>
            <w:vAlign w:val="center"/>
          </w:tcPr>
          <w:p w14:paraId="24A06C0D" w14:textId="003EA3A4" w:rsidR="00FD0ED0" w:rsidRPr="007F7890" w:rsidRDefault="007F7890" w:rsidP="00573467">
            <w:pPr>
              <w:spacing w:before="120" w:after="120"/>
              <w:rPr>
                <w:rFonts w:ascii="Calibri" w:hAnsi="Calibri" w:cs="Arial"/>
                <w:color w:val="0070C0"/>
                <w:sz w:val="22"/>
                <w:szCs w:val="22"/>
              </w:rPr>
            </w:pPr>
            <w:r>
              <w:rPr>
                <w:rFonts w:ascii="Calibri" w:hAnsi="Calibri" w:cs="Arial"/>
                <w:color w:val="0070C0"/>
                <w:sz w:val="22"/>
                <w:szCs w:val="22"/>
              </w:rPr>
              <w:t>It was identified from the legislation</w:t>
            </w:r>
            <w:r w:rsidR="003F214F">
              <w:rPr>
                <w:rFonts w:ascii="Calibri" w:hAnsi="Calibri" w:cs="Arial"/>
                <w:color w:val="0070C0"/>
                <w:sz w:val="22"/>
                <w:szCs w:val="22"/>
              </w:rPr>
              <w:t xml:space="preserve"> per</w:t>
            </w:r>
            <w:r w:rsidR="0046330C">
              <w:rPr>
                <w:rFonts w:ascii="Calibri" w:hAnsi="Calibri" w:cs="Arial"/>
                <w:color w:val="0070C0"/>
                <w:sz w:val="22"/>
                <w:szCs w:val="22"/>
              </w:rPr>
              <w:t>spective</w:t>
            </w:r>
            <w:r>
              <w:rPr>
                <w:rFonts w:ascii="Calibri" w:hAnsi="Calibri" w:cs="Arial"/>
                <w:color w:val="0070C0"/>
                <w:sz w:val="22"/>
                <w:szCs w:val="22"/>
              </w:rPr>
              <w:t xml:space="preserve"> that is possible</w:t>
            </w:r>
            <w:r w:rsidR="0046330C">
              <w:rPr>
                <w:rFonts w:ascii="Calibri" w:hAnsi="Calibri" w:cs="Arial"/>
                <w:color w:val="0070C0"/>
                <w:sz w:val="22"/>
                <w:szCs w:val="22"/>
              </w:rPr>
              <w:t xml:space="preserve"> to use indirect representative in the Export/Re-export declaration.</w:t>
            </w:r>
            <w:r>
              <w:rPr>
                <w:rFonts w:ascii="Calibri" w:hAnsi="Calibri" w:cs="Arial"/>
                <w:color w:val="0070C0"/>
                <w:sz w:val="22"/>
                <w:szCs w:val="22"/>
              </w:rPr>
              <w:t xml:space="preserve"> However, the current AES Technical Specifications allow only value ‘2’ for Data Element</w:t>
            </w:r>
            <w:r w:rsidR="000334CA">
              <w:rPr>
                <w:rFonts w:ascii="Calibri" w:hAnsi="Calibri" w:cs="Arial"/>
                <w:color w:val="0070C0"/>
                <w:sz w:val="22"/>
                <w:szCs w:val="22"/>
              </w:rPr>
              <w:t xml:space="preserve"> ‘</w:t>
            </w:r>
            <w:proofErr w:type="spellStart"/>
            <w:r w:rsidR="000334CA">
              <w:rPr>
                <w:rFonts w:ascii="Calibri" w:hAnsi="Calibri" w:cs="Arial"/>
                <w:color w:val="0070C0"/>
                <w:sz w:val="22"/>
                <w:szCs w:val="22"/>
              </w:rPr>
              <w:t>Representative.Status</w:t>
            </w:r>
            <w:proofErr w:type="spellEnd"/>
            <w:r w:rsidR="000334CA">
              <w:rPr>
                <w:rFonts w:ascii="Calibri" w:hAnsi="Calibri" w:cs="Arial"/>
                <w:color w:val="0070C0"/>
                <w:sz w:val="22"/>
                <w:szCs w:val="22"/>
              </w:rPr>
              <w:t>’</w:t>
            </w:r>
            <w:r>
              <w:rPr>
                <w:rFonts w:ascii="Calibri" w:hAnsi="Calibri" w:cs="Arial"/>
                <w:color w:val="0070C0"/>
                <w:sz w:val="22"/>
                <w:szCs w:val="22"/>
              </w:rPr>
              <w:t xml:space="preserve"> and therefore, only information regarding to Direct Representative is</w:t>
            </w:r>
            <w:r w:rsidR="00F76F28">
              <w:rPr>
                <w:rFonts w:ascii="Calibri" w:hAnsi="Calibri" w:cs="Arial"/>
                <w:color w:val="0070C0"/>
                <w:sz w:val="22"/>
                <w:szCs w:val="22"/>
              </w:rPr>
              <w:t xml:space="preserve"> possible to be</w:t>
            </w:r>
            <w:r>
              <w:rPr>
                <w:rFonts w:ascii="Calibri" w:hAnsi="Calibri" w:cs="Arial"/>
                <w:color w:val="0070C0"/>
                <w:sz w:val="22"/>
                <w:szCs w:val="22"/>
              </w:rPr>
              <w:t xml:space="preserve"> declared under the Data Element </w:t>
            </w:r>
            <w:r w:rsidR="0091758F">
              <w:rPr>
                <w:rFonts w:ascii="Calibri" w:hAnsi="Calibri" w:cs="Arial"/>
                <w:color w:val="0070C0"/>
                <w:sz w:val="22"/>
                <w:szCs w:val="22"/>
              </w:rPr>
              <w:t>‘</w:t>
            </w:r>
            <w:r>
              <w:rPr>
                <w:rFonts w:ascii="Calibri" w:hAnsi="Calibri" w:cs="Arial"/>
                <w:color w:val="0070C0"/>
                <w:sz w:val="22"/>
                <w:szCs w:val="22"/>
              </w:rPr>
              <w:t>Representative</w:t>
            </w:r>
            <w:r w:rsidR="0091758F">
              <w:rPr>
                <w:rFonts w:ascii="Calibri" w:hAnsi="Calibri" w:cs="Arial"/>
                <w:color w:val="0070C0"/>
                <w:sz w:val="22"/>
                <w:szCs w:val="22"/>
              </w:rPr>
              <w:t>’</w:t>
            </w:r>
            <w:r>
              <w:rPr>
                <w:rFonts w:ascii="Calibri" w:hAnsi="Calibri" w:cs="Arial"/>
                <w:color w:val="0070C0"/>
                <w:sz w:val="22"/>
                <w:szCs w:val="22"/>
              </w:rPr>
              <w:t>.</w:t>
            </w:r>
            <w:r w:rsidR="00FB382D">
              <w:rPr>
                <w:rFonts w:ascii="Calibri" w:hAnsi="Calibri" w:cs="Arial"/>
                <w:color w:val="0070C0"/>
                <w:sz w:val="22"/>
                <w:szCs w:val="22"/>
              </w:rPr>
              <w:t xml:space="preserve"> </w:t>
            </w:r>
            <w:r w:rsidR="004F4431">
              <w:rPr>
                <w:rFonts w:ascii="Calibri" w:hAnsi="Calibri" w:cs="Arial"/>
                <w:color w:val="0070C0"/>
                <w:sz w:val="22"/>
                <w:szCs w:val="22"/>
              </w:rPr>
              <w:t xml:space="preserve">Consequently, some necessary changes </w:t>
            </w:r>
            <w:r w:rsidR="0091758F">
              <w:rPr>
                <w:rFonts w:ascii="Calibri" w:hAnsi="Calibri" w:cs="Arial"/>
                <w:color w:val="0070C0"/>
                <w:sz w:val="22"/>
                <w:szCs w:val="22"/>
              </w:rPr>
              <w:t>are</w:t>
            </w:r>
            <w:r w:rsidR="004F4431">
              <w:rPr>
                <w:rFonts w:ascii="Calibri" w:hAnsi="Calibri" w:cs="Arial"/>
                <w:color w:val="0070C0"/>
                <w:sz w:val="22"/>
                <w:szCs w:val="22"/>
              </w:rPr>
              <w:t xml:space="preserve"> proposed to </w:t>
            </w:r>
            <w:r w:rsidR="0091758F">
              <w:rPr>
                <w:rFonts w:ascii="Calibri" w:hAnsi="Calibri" w:cs="Arial"/>
                <w:color w:val="0070C0"/>
                <w:sz w:val="22"/>
                <w:szCs w:val="22"/>
              </w:rPr>
              <w:t>be introduced</w:t>
            </w:r>
            <w:r w:rsidR="004F4431">
              <w:rPr>
                <w:rFonts w:ascii="Calibri" w:hAnsi="Calibri" w:cs="Arial"/>
                <w:color w:val="0070C0"/>
                <w:sz w:val="22"/>
                <w:szCs w:val="22"/>
              </w:rPr>
              <w:t xml:space="preserve"> in AES Technical Specifications to allow the use </w:t>
            </w:r>
            <w:r w:rsidR="00A371E6">
              <w:rPr>
                <w:rFonts w:ascii="Calibri" w:hAnsi="Calibri" w:cs="Arial"/>
                <w:color w:val="0070C0"/>
                <w:sz w:val="22"/>
                <w:szCs w:val="22"/>
              </w:rPr>
              <w:t xml:space="preserve">of </w:t>
            </w:r>
            <w:r w:rsidR="00FD2961">
              <w:rPr>
                <w:rFonts w:ascii="Calibri" w:hAnsi="Calibri" w:cs="Arial"/>
                <w:color w:val="0070C0"/>
                <w:sz w:val="22"/>
                <w:szCs w:val="22"/>
              </w:rPr>
              <w:t>indirect representation as well</w:t>
            </w:r>
            <w:r w:rsidR="004F4431">
              <w:rPr>
                <w:rFonts w:ascii="Calibri" w:hAnsi="Calibri" w:cs="Arial"/>
                <w:color w:val="0070C0"/>
                <w:sz w:val="22"/>
                <w:szCs w:val="22"/>
              </w:rPr>
              <w:t>.</w:t>
            </w:r>
          </w:p>
        </w:tc>
      </w:tr>
    </w:tbl>
    <w:p w14:paraId="3472B7D9" w14:textId="77777777" w:rsidR="005B5FCE" w:rsidRPr="005B5FCE" w:rsidRDefault="005B5FCE" w:rsidP="005B5FCE">
      <w:pPr>
        <w:rPr>
          <w:rFonts w:asciiTheme="minorHAnsi" w:hAnsiTheme="minorHAnsi" w:cstheme="minorHAnsi"/>
          <w:sz w:val="28"/>
          <w:szCs w:val="28"/>
          <w:lang w:eastAsia="x-none"/>
        </w:rPr>
      </w:pPr>
    </w:p>
    <w:p w14:paraId="3003D21B" w14:textId="5A6B835F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2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: 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Problem </w:t>
      </w:r>
      <w:r w:rsidR="004F0EB5">
        <w:rPr>
          <w:rFonts w:asciiTheme="minorHAnsi" w:hAnsiTheme="minorHAnsi" w:cstheme="minorHAnsi"/>
          <w:b/>
          <w:bCs/>
          <w:sz w:val="28"/>
          <w:szCs w:val="28"/>
          <w:lang w:val="en-US"/>
        </w:rPr>
        <w:t>S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>tatement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1E0" w:firstRow="1" w:lastRow="1" w:firstColumn="1" w:lastColumn="1" w:noHBand="0" w:noVBand="0"/>
      </w:tblPr>
      <w:tblGrid>
        <w:gridCol w:w="9634"/>
      </w:tblGrid>
      <w:tr w:rsidR="005B5FCE" w:rsidRPr="004D2D22" w14:paraId="0B0B01A4" w14:textId="77777777" w:rsidTr="008A6510">
        <w:tc>
          <w:tcPr>
            <w:tcW w:w="9634" w:type="dxa"/>
          </w:tcPr>
          <w:p w14:paraId="01439883" w14:textId="017A6449" w:rsidR="00AC53AC" w:rsidRDefault="008C0D8C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 UCC, the </w:t>
            </w:r>
            <w:r w:rsidR="00AC53AC">
              <w:rPr>
                <w:rFonts w:asciiTheme="minorHAnsi" w:hAnsiTheme="minorHAnsi" w:cstheme="minorHAnsi"/>
                <w:sz w:val="22"/>
                <w:szCs w:val="22"/>
              </w:rPr>
              <w:t xml:space="preserve">Article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18 states that </w:t>
            </w:r>
            <w:r w:rsidR="009E3655">
              <w:rPr>
                <w:rFonts w:asciiTheme="minorHAnsi" w:hAnsiTheme="minorHAnsi" w:cstheme="minorHAnsi"/>
                <w:sz w:val="22"/>
                <w:szCs w:val="22"/>
              </w:rPr>
              <w:t xml:space="preserve">the representation </w:t>
            </w:r>
            <w:r w:rsidR="00E9064B">
              <w:rPr>
                <w:rFonts w:asciiTheme="minorHAnsi" w:hAnsiTheme="minorHAnsi" w:cstheme="minorHAnsi"/>
                <w:sz w:val="22"/>
                <w:szCs w:val="22"/>
              </w:rPr>
              <w:t xml:space="preserve">may be either </w:t>
            </w:r>
            <w:r w:rsidR="008D05FB">
              <w:rPr>
                <w:rFonts w:asciiTheme="minorHAnsi" w:hAnsiTheme="minorHAnsi" w:cstheme="minorHAnsi"/>
                <w:sz w:val="22"/>
                <w:szCs w:val="22"/>
              </w:rPr>
              <w:t>direct, in which case</w:t>
            </w:r>
            <w:r w:rsidR="00EA24A2">
              <w:rPr>
                <w:rFonts w:asciiTheme="minorHAnsi" w:hAnsiTheme="minorHAnsi" w:cstheme="minorHAnsi"/>
                <w:sz w:val="22"/>
                <w:szCs w:val="22"/>
              </w:rPr>
              <w:t xml:space="preserve"> the customs representative shall act in the name of</w:t>
            </w:r>
            <w:r w:rsidR="00646957">
              <w:rPr>
                <w:rFonts w:asciiTheme="minorHAnsi" w:hAnsiTheme="minorHAnsi" w:cstheme="minorHAnsi"/>
                <w:sz w:val="22"/>
                <w:szCs w:val="22"/>
              </w:rPr>
              <w:t xml:space="preserve"> and on</w:t>
            </w:r>
            <w:r w:rsidR="00EA24A2">
              <w:rPr>
                <w:rFonts w:asciiTheme="minorHAnsi" w:hAnsiTheme="minorHAnsi" w:cstheme="minorHAnsi"/>
                <w:sz w:val="22"/>
                <w:szCs w:val="22"/>
              </w:rPr>
              <w:t xml:space="preserve"> behalf</w:t>
            </w:r>
            <w:r w:rsidR="003E7DC9">
              <w:rPr>
                <w:rFonts w:asciiTheme="minorHAnsi" w:hAnsiTheme="minorHAnsi" w:cstheme="minorHAnsi"/>
                <w:sz w:val="22"/>
                <w:szCs w:val="22"/>
              </w:rPr>
              <w:t xml:space="preserve"> of another person </w:t>
            </w:r>
            <w:r w:rsidR="00EB09CB">
              <w:rPr>
                <w:rFonts w:asciiTheme="minorHAnsi" w:hAnsiTheme="minorHAnsi" w:cstheme="minorHAnsi"/>
                <w:sz w:val="22"/>
                <w:szCs w:val="22"/>
              </w:rPr>
              <w:t>or indirect</w:t>
            </w:r>
            <w:r w:rsidR="00646957">
              <w:rPr>
                <w:rFonts w:asciiTheme="minorHAnsi" w:hAnsiTheme="minorHAnsi" w:cstheme="minorHAnsi"/>
                <w:sz w:val="22"/>
                <w:szCs w:val="22"/>
              </w:rPr>
              <w:t>, in which case</w:t>
            </w:r>
            <w:r w:rsidR="00493959">
              <w:rPr>
                <w:rFonts w:asciiTheme="minorHAnsi" w:hAnsiTheme="minorHAnsi" w:cstheme="minorHAnsi"/>
                <w:sz w:val="22"/>
                <w:szCs w:val="22"/>
              </w:rPr>
              <w:t xml:space="preserve"> the customs representative </w:t>
            </w:r>
            <w:r w:rsidR="001624A0">
              <w:rPr>
                <w:rFonts w:asciiTheme="minorHAnsi" w:hAnsiTheme="minorHAnsi" w:cstheme="minorHAnsi"/>
                <w:sz w:val="22"/>
                <w:szCs w:val="22"/>
              </w:rPr>
              <w:t>shall act in his or her own name but on behalf of another person</w:t>
            </w:r>
            <w:r w:rsidR="00EB09CB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800BA5">
              <w:rPr>
                <w:rFonts w:asciiTheme="minorHAnsi" w:hAnsiTheme="minorHAnsi" w:cstheme="minorHAnsi"/>
                <w:sz w:val="22"/>
                <w:szCs w:val="22"/>
              </w:rPr>
              <w:t xml:space="preserve">Furthermore, </w:t>
            </w:r>
            <w:r w:rsidR="00D13E77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="00D311A7">
              <w:rPr>
                <w:rFonts w:asciiTheme="minorHAnsi" w:hAnsiTheme="minorHAnsi" w:cstheme="minorHAnsi"/>
                <w:sz w:val="22"/>
                <w:szCs w:val="22"/>
              </w:rPr>
              <w:t xml:space="preserve">articles 5(15) and </w:t>
            </w:r>
            <w:r w:rsidR="003C668C">
              <w:rPr>
                <w:rFonts w:asciiTheme="minorHAnsi" w:hAnsiTheme="minorHAnsi" w:cstheme="minorHAnsi"/>
                <w:sz w:val="22"/>
                <w:szCs w:val="22"/>
              </w:rPr>
              <w:t>77(</w:t>
            </w:r>
            <w:r w:rsidR="00D311A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3C668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1624A0">
              <w:rPr>
                <w:rFonts w:asciiTheme="minorHAnsi" w:hAnsiTheme="minorHAnsi" w:cstheme="minorHAnsi"/>
                <w:sz w:val="22"/>
                <w:szCs w:val="22"/>
              </w:rPr>
              <w:t xml:space="preserve"> of UCC,</w:t>
            </w:r>
            <w:r w:rsidR="003C66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E1670">
              <w:rPr>
                <w:rFonts w:asciiTheme="minorHAnsi" w:hAnsiTheme="minorHAnsi" w:cstheme="minorHAnsi"/>
                <w:sz w:val="22"/>
                <w:szCs w:val="22"/>
              </w:rPr>
              <w:t xml:space="preserve">foresee the case of having indirect </w:t>
            </w:r>
            <w:r w:rsidR="0063180F">
              <w:rPr>
                <w:rFonts w:asciiTheme="minorHAnsi" w:hAnsiTheme="minorHAnsi" w:cstheme="minorHAnsi"/>
                <w:sz w:val="22"/>
                <w:szCs w:val="22"/>
              </w:rPr>
              <w:t>representation.</w:t>
            </w:r>
          </w:p>
          <w:p w14:paraId="1634F30A" w14:textId="39E28070" w:rsidR="00E42DBA" w:rsidRDefault="0063185B" w:rsidP="00E42D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="00E42DBA">
              <w:rPr>
                <w:rFonts w:asciiTheme="minorHAnsi" w:hAnsiTheme="minorHAnsi" w:cstheme="minorHAnsi"/>
                <w:sz w:val="22"/>
                <w:szCs w:val="22"/>
              </w:rPr>
              <w:t xml:space="preserve"> UCC IA, it is </w:t>
            </w:r>
            <w:r w:rsidR="00EE295F">
              <w:rPr>
                <w:rFonts w:asciiTheme="minorHAnsi" w:hAnsiTheme="minorHAnsi" w:cstheme="minorHAnsi"/>
                <w:sz w:val="22"/>
                <w:szCs w:val="22"/>
              </w:rPr>
              <w:t>claimed</w:t>
            </w:r>
            <w:r w:rsidR="00E42DBA">
              <w:rPr>
                <w:rFonts w:asciiTheme="minorHAnsi" w:hAnsiTheme="minorHAnsi" w:cstheme="minorHAnsi"/>
                <w:sz w:val="22"/>
                <w:szCs w:val="22"/>
              </w:rPr>
              <w:t xml:space="preserve"> that the two values which can be used for the Data Element ‘Status’ (</w:t>
            </w:r>
            <w:r w:rsidR="00E42DBA" w:rsidRPr="00F047B4">
              <w:rPr>
                <w:rFonts w:asciiTheme="minorHAnsi" w:hAnsiTheme="minorHAnsi" w:cstheme="minorHAnsi"/>
                <w:sz w:val="22"/>
                <w:szCs w:val="22"/>
              </w:rPr>
              <w:t>13 06 030 000</w:t>
            </w:r>
            <w:r w:rsidR="00E42DBA">
              <w:rPr>
                <w:rFonts w:asciiTheme="minorHAnsi" w:hAnsiTheme="minorHAnsi" w:cstheme="minorHAnsi"/>
                <w:sz w:val="22"/>
                <w:szCs w:val="22"/>
              </w:rPr>
              <w:t>) are:</w:t>
            </w:r>
          </w:p>
          <w:p w14:paraId="085C7A69" w14:textId="77777777" w:rsidR="00E42DBA" w:rsidRDefault="00E42DBA" w:rsidP="00E42DBA">
            <w:pPr>
              <w:pStyle w:val="ListParagraph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F047B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– Representative </w:t>
            </w:r>
            <w:r w:rsidRPr="00F047B4">
              <w:rPr>
                <w:rFonts w:asciiTheme="minorHAnsi" w:hAnsiTheme="minorHAnsi" w:cstheme="minorHAnsi"/>
                <w:sz w:val="22"/>
                <w:szCs w:val="22"/>
              </w:rPr>
              <w:t>(direct representation within the meaning of Article 18(1) of the Code)</w:t>
            </w:r>
          </w:p>
          <w:p w14:paraId="036F2D99" w14:textId="703F466B" w:rsidR="00E42DBA" w:rsidRPr="005C244B" w:rsidRDefault="00E42DBA" w:rsidP="005C244B">
            <w:pPr>
              <w:pStyle w:val="ListParagraph"/>
              <w:numPr>
                <w:ilvl w:val="0"/>
                <w:numId w:val="36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 – Representative </w:t>
            </w:r>
            <w:r w:rsidRPr="00F047B4">
              <w:rPr>
                <w:rFonts w:asciiTheme="minorHAnsi" w:hAnsiTheme="minorHAnsi" w:cstheme="minorHAnsi"/>
                <w:sz w:val="22"/>
                <w:szCs w:val="22"/>
              </w:rPr>
              <w:t>(indirect representation within the meaning of Article 18(1) of the Code)</w:t>
            </w:r>
          </w:p>
          <w:p w14:paraId="2A4E5B9B" w14:textId="790C38B0" w:rsidR="009709DC" w:rsidRDefault="009709DC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 w:rsidR="00E52F87">
              <w:rPr>
                <w:rFonts w:asciiTheme="minorHAnsi" w:hAnsiTheme="minorHAnsi" w:cstheme="minorHAnsi"/>
                <w:sz w:val="22"/>
                <w:szCs w:val="22"/>
              </w:rPr>
              <w:t xml:space="preserve">UCC DA, the description </w:t>
            </w:r>
            <w:r w:rsidR="00111893">
              <w:rPr>
                <w:rFonts w:asciiTheme="minorHAnsi" w:hAnsiTheme="minorHAnsi" w:cstheme="minorHAnsi"/>
                <w:sz w:val="22"/>
                <w:szCs w:val="22"/>
              </w:rPr>
              <w:t>of Data Element ‘Representative’ (</w:t>
            </w:r>
            <w:r w:rsidR="00111893" w:rsidRPr="00111893">
              <w:rPr>
                <w:rFonts w:asciiTheme="minorHAnsi" w:hAnsiTheme="minorHAnsi" w:cstheme="minorHAnsi"/>
                <w:sz w:val="22"/>
                <w:szCs w:val="22"/>
              </w:rPr>
              <w:t>13 06 000 000</w:t>
            </w:r>
            <w:r w:rsidR="00111893">
              <w:rPr>
                <w:rFonts w:asciiTheme="minorHAnsi" w:hAnsiTheme="minorHAnsi" w:cstheme="minorHAnsi"/>
                <w:sz w:val="22"/>
                <w:szCs w:val="22"/>
              </w:rPr>
              <w:t>) indicates that the data Element shall be Required if it is different from the Declarant (</w:t>
            </w:r>
            <w:r w:rsidR="00111893" w:rsidRPr="00111893">
              <w:rPr>
                <w:rFonts w:asciiTheme="minorHAnsi" w:hAnsiTheme="minorHAnsi" w:cstheme="minorHAnsi"/>
                <w:sz w:val="22"/>
                <w:szCs w:val="22"/>
              </w:rPr>
              <w:t>13 05 000 000</w:t>
            </w:r>
            <w:r w:rsidR="00111893">
              <w:rPr>
                <w:rFonts w:asciiTheme="minorHAnsi" w:hAnsiTheme="minorHAnsi" w:cstheme="minorHAnsi"/>
                <w:sz w:val="22"/>
                <w:szCs w:val="22"/>
              </w:rPr>
              <w:t>) or where appropriate Holder of the transit procedure (</w:t>
            </w:r>
            <w:r w:rsidR="00111893" w:rsidRPr="00111893">
              <w:rPr>
                <w:rFonts w:asciiTheme="minorHAnsi" w:hAnsiTheme="minorHAnsi" w:cstheme="minorHAnsi"/>
                <w:sz w:val="22"/>
                <w:szCs w:val="22"/>
              </w:rPr>
              <w:t>13 07 000 000</w:t>
            </w:r>
            <w:r w:rsidR="00111893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  <w:r w:rsidR="009F542E">
              <w:rPr>
                <w:rFonts w:asciiTheme="minorHAnsi" w:hAnsiTheme="minorHAnsi" w:cstheme="minorHAnsi"/>
                <w:sz w:val="22"/>
                <w:szCs w:val="22"/>
              </w:rPr>
              <w:t xml:space="preserve"> Additionally, the description of Data Element ‘Status’ (</w:t>
            </w:r>
            <w:r w:rsidR="009F542E" w:rsidRPr="009F542E">
              <w:rPr>
                <w:rFonts w:asciiTheme="minorHAnsi" w:hAnsiTheme="minorHAnsi" w:cstheme="minorHAnsi"/>
                <w:sz w:val="22"/>
                <w:szCs w:val="22"/>
              </w:rPr>
              <w:t>13 06 030 000</w:t>
            </w:r>
            <w:r w:rsidR="009F542E">
              <w:rPr>
                <w:rFonts w:asciiTheme="minorHAnsi" w:hAnsiTheme="minorHAnsi" w:cstheme="minorHAnsi"/>
                <w:sz w:val="22"/>
                <w:szCs w:val="22"/>
              </w:rPr>
              <w:t xml:space="preserve">) states that the relevant code representing the status of the representative should be entered. </w:t>
            </w:r>
          </w:p>
          <w:p w14:paraId="07D9F23D" w14:textId="685B8413" w:rsidR="009F542E" w:rsidRDefault="00BA7BEE" w:rsidP="009F54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From the above it can be concluded that </w:t>
            </w:r>
            <w:r w:rsidR="00F870FA">
              <w:rPr>
                <w:rFonts w:asciiTheme="minorHAnsi" w:hAnsiTheme="minorHAnsi" w:cstheme="minorHAnsi"/>
                <w:sz w:val="22"/>
                <w:szCs w:val="22"/>
              </w:rPr>
              <w:t>it is mandatory to declare value ‘2’ in case of direct representation. However, it does not mean</w:t>
            </w:r>
            <w:r w:rsidR="0090033A">
              <w:rPr>
                <w:rFonts w:asciiTheme="minorHAnsi" w:hAnsiTheme="minorHAnsi" w:cstheme="minorHAnsi"/>
                <w:sz w:val="22"/>
                <w:szCs w:val="22"/>
              </w:rPr>
              <w:t xml:space="preserve"> that</w:t>
            </w:r>
            <w:r w:rsidR="00F870FA">
              <w:rPr>
                <w:rFonts w:asciiTheme="minorHAnsi" w:hAnsiTheme="minorHAnsi" w:cstheme="minorHAnsi"/>
                <w:sz w:val="22"/>
                <w:szCs w:val="22"/>
              </w:rPr>
              <w:t xml:space="preserve"> the value ‘3’ </w:t>
            </w:r>
            <w:r w:rsidR="00FC4BCF">
              <w:rPr>
                <w:rFonts w:asciiTheme="minorHAnsi" w:hAnsiTheme="minorHAnsi" w:cstheme="minorHAnsi"/>
                <w:sz w:val="22"/>
                <w:szCs w:val="22"/>
              </w:rPr>
              <w:t xml:space="preserve">is forbidden to </w:t>
            </w:r>
            <w:r w:rsidR="00F870FA">
              <w:rPr>
                <w:rFonts w:asciiTheme="minorHAnsi" w:hAnsiTheme="minorHAnsi" w:cstheme="minorHAnsi"/>
                <w:sz w:val="22"/>
                <w:szCs w:val="22"/>
              </w:rPr>
              <w:t>be used.</w:t>
            </w:r>
            <w:r w:rsidR="0090033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27E74">
              <w:rPr>
                <w:rFonts w:asciiTheme="minorHAnsi" w:hAnsiTheme="minorHAnsi" w:cstheme="minorHAnsi"/>
                <w:sz w:val="22"/>
                <w:szCs w:val="22"/>
              </w:rPr>
              <w:t>Anyhow, i</w:t>
            </w:r>
            <w:r w:rsidR="0090033A">
              <w:rPr>
                <w:rFonts w:asciiTheme="minorHAnsi" w:hAnsiTheme="minorHAnsi" w:cstheme="minorHAnsi"/>
                <w:sz w:val="22"/>
                <w:szCs w:val="22"/>
              </w:rPr>
              <w:t xml:space="preserve">n case of </w:t>
            </w:r>
            <w:r w:rsidR="0090033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indirect representation, </w:t>
            </w:r>
            <w:r w:rsidR="00350081">
              <w:rPr>
                <w:rFonts w:asciiTheme="minorHAnsi" w:hAnsiTheme="minorHAnsi" w:cstheme="minorHAnsi"/>
                <w:sz w:val="22"/>
                <w:szCs w:val="22"/>
              </w:rPr>
              <w:t xml:space="preserve">although </w:t>
            </w:r>
            <w:r w:rsidR="0090033A">
              <w:rPr>
                <w:rFonts w:asciiTheme="minorHAnsi" w:hAnsiTheme="minorHAnsi" w:cstheme="minorHAnsi"/>
                <w:sz w:val="22"/>
                <w:szCs w:val="22"/>
              </w:rPr>
              <w:t xml:space="preserve">it is not </w:t>
            </w:r>
            <w:r w:rsidR="003E5FE0">
              <w:rPr>
                <w:rFonts w:asciiTheme="minorHAnsi" w:hAnsiTheme="minorHAnsi" w:cstheme="minorHAnsi"/>
                <w:sz w:val="22"/>
                <w:szCs w:val="22"/>
              </w:rPr>
              <w:t>mandatory</w:t>
            </w:r>
            <w:r w:rsidR="0090033A">
              <w:rPr>
                <w:rFonts w:asciiTheme="minorHAnsi" w:hAnsiTheme="minorHAnsi" w:cstheme="minorHAnsi"/>
                <w:sz w:val="22"/>
                <w:szCs w:val="22"/>
              </w:rPr>
              <w:t xml:space="preserve"> to provide information </w:t>
            </w:r>
            <w:r w:rsidR="00A14AB3">
              <w:rPr>
                <w:rFonts w:asciiTheme="minorHAnsi" w:hAnsiTheme="minorHAnsi" w:cstheme="minorHAnsi"/>
                <w:sz w:val="22"/>
                <w:szCs w:val="22"/>
              </w:rPr>
              <w:t>about the Indirect Representative</w:t>
            </w:r>
            <w:r w:rsidR="00EA319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A14A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A3194">
              <w:rPr>
                <w:rFonts w:asciiTheme="minorHAnsi" w:hAnsiTheme="minorHAnsi" w:cstheme="minorHAnsi"/>
                <w:sz w:val="22"/>
                <w:szCs w:val="22"/>
              </w:rPr>
              <w:t xml:space="preserve">it is not forbidden to provide </w:t>
            </w:r>
            <w:r w:rsidR="00A14AB3">
              <w:rPr>
                <w:rFonts w:asciiTheme="minorHAnsi" w:hAnsiTheme="minorHAnsi" w:cstheme="minorHAnsi"/>
                <w:sz w:val="22"/>
                <w:szCs w:val="22"/>
              </w:rPr>
              <w:t>the data of indirect representative</w:t>
            </w:r>
            <w:r w:rsidR="00744119">
              <w:rPr>
                <w:rFonts w:asciiTheme="minorHAnsi" w:hAnsiTheme="minorHAnsi" w:cstheme="minorHAnsi"/>
                <w:sz w:val="22"/>
                <w:szCs w:val="22"/>
              </w:rPr>
              <w:t xml:space="preserve"> in the Representative Data Group</w:t>
            </w:r>
            <w:r w:rsidR="00A14A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86BB7">
              <w:rPr>
                <w:rFonts w:asciiTheme="minorHAnsi" w:hAnsiTheme="minorHAnsi" w:cstheme="minorHAnsi"/>
                <w:sz w:val="22"/>
                <w:szCs w:val="22"/>
              </w:rPr>
              <w:t xml:space="preserve">which is </w:t>
            </w:r>
            <w:proofErr w:type="gramStart"/>
            <w:r w:rsidR="00C86BB7">
              <w:rPr>
                <w:rFonts w:asciiTheme="minorHAnsi" w:hAnsiTheme="minorHAnsi" w:cstheme="minorHAnsi"/>
                <w:sz w:val="22"/>
                <w:szCs w:val="22"/>
              </w:rPr>
              <w:t>exactly the same</w:t>
            </w:r>
            <w:proofErr w:type="gramEnd"/>
            <w:r w:rsidR="00C86BB7">
              <w:rPr>
                <w:rFonts w:asciiTheme="minorHAnsi" w:hAnsiTheme="minorHAnsi" w:cstheme="minorHAnsi"/>
                <w:sz w:val="22"/>
                <w:szCs w:val="22"/>
              </w:rPr>
              <w:t xml:space="preserve"> with the data provided </w:t>
            </w:r>
            <w:r w:rsidR="009912EA">
              <w:rPr>
                <w:rFonts w:asciiTheme="minorHAnsi" w:hAnsiTheme="minorHAnsi" w:cstheme="minorHAnsi"/>
                <w:sz w:val="22"/>
                <w:szCs w:val="22"/>
              </w:rPr>
              <w:t>in the Declarant Data Group.</w:t>
            </w:r>
          </w:p>
          <w:p w14:paraId="4D54F452" w14:textId="77777777" w:rsidR="006743E9" w:rsidRDefault="006743E9" w:rsidP="009F54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85E412" w14:textId="7063B668" w:rsidR="009F542E" w:rsidRDefault="009F542E" w:rsidP="009F54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Currently, the AES Technical Specifications do not allow the value ‘3’ (Indirect Representative) to be </w:t>
            </w:r>
            <w:r w:rsidR="00874605">
              <w:rPr>
                <w:rFonts w:asciiTheme="minorHAnsi" w:hAnsiTheme="minorHAnsi" w:cstheme="minorHAnsi"/>
                <w:sz w:val="22"/>
                <w:szCs w:val="22"/>
              </w:rPr>
              <w:t>declared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in Data Element</w:t>
            </w:r>
            <w:r w:rsidR="007E2EB3">
              <w:rPr>
                <w:rFonts w:asciiTheme="minorHAnsi" w:hAnsiTheme="minorHAnsi" w:cstheme="minorHAnsi"/>
                <w:sz w:val="22"/>
                <w:szCs w:val="22"/>
              </w:rPr>
              <w:t xml:space="preserve"> ‘Status’</w:t>
            </w:r>
            <w:r w:rsidR="00BC79C9">
              <w:rPr>
                <w:rFonts w:asciiTheme="minorHAnsi" w:hAnsiTheme="minorHAnsi" w:cstheme="minorHAnsi"/>
                <w:sz w:val="22"/>
                <w:szCs w:val="22"/>
              </w:rPr>
              <w:t xml:space="preserve"> under the Data Group ‘Representative’</w:t>
            </w:r>
            <w:r w:rsidR="004A469A">
              <w:rPr>
                <w:rFonts w:asciiTheme="minorHAnsi" w:hAnsiTheme="minorHAnsi" w:cstheme="minorHAnsi"/>
                <w:sz w:val="22"/>
                <w:szCs w:val="22"/>
              </w:rPr>
              <w:t xml:space="preserve"> and therefore, the information regarding to Indirect Representative is not registered</w:t>
            </w:r>
            <w:r w:rsidR="00FC60E5">
              <w:rPr>
                <w:rFonts w:asciiTheme="minorHAnsi" w:hAnsiTheme="minorHAnsi" w:cstheme="minorHAnsi"/>
                <w:sz w:val="22"/>
                <w:szCs w:val="22"/>
              </w:rPr>
              <w:t xml:space="preserve"> (This approach was considering not needed to duplicate the data of the Declarant into the Representative Data Group)</w:t>
            </w:r>
            <w:r w:rsidR="004A469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DDB684D" w14:textId="21D03A50" w:rsidR="007710B5" w:rsidRDefault="004A60D6" w:rsidP="009F54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Meanwhile, several Member States </w:t>
            </w:r>
            <w:r w:rsidR="005873B4">
              <w:rPr>
                <w:rFonts w:asciiTheme="minorHAnsi" w:hAnsiTheme="minorHAnsi" w:cstheme="minorHAnsi"/>
                <w:sz w:val="22"/>
                <w:szCs w:val="22"/>
              </w:rPr>
              <w:t>expressed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the</w:t>
            </w:r>
            <w:r w:rsidR="005873B4">
              <w:rPr>
                <w:rFonts w:asciiTheme="minorHAnsi" w:hAnsiTheme="minorHAnsi" w:cstheme="minorHAnsi"/>
                <w:sz w:val="22"/>
                <w:szCs w:val="22"/>
              </w:rPr>
              <w:t>ir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need </w:t>
            </w:r>
            <w:r w:rsidR="005873B4">
              <w:rPr>
                <w:rFonts w:asciiTheme="minorHAnsi" w:hAnsiTheme="minorHAnsi" w:cstheme="minorHAnsi"/>
                <w:sz w:val="22"/>
                <w:szCs w:val="22"/>
              </w:rPr>
              <w:t>to explicitly declare the Status in which the Representative act</w:t>
            </w:r>
            <w:r w:rsidR="0069342F">
              <w:rPr>
                <w:rFonts w:asciiTheme="minorHAnsi" w:hAnsiTheme="minorHAnsi" w:cstheme="minorHAnsi"/>
                <w:sz w:val="22"/>
                <w:szCs w:val="22"/>
              </w:rPr>
              <w:t xml:space="preserve">, for legal reasons. Even in case of </w:t>
            </w:r>
            <w:r w:rsidR="000C6F98">
              <w:rPr>
                <w:rFonts w:asciiTheme="minorHAnsi" w:hAnsiTheme="minorHAnsi" w:cstheme="minorHAnsi"/>
                <w:sz w:val="22"/>
                <w:szCs w:val="22"/>
              </w:rPr>
              <w:t>Indirect Representation, this Status</w:t>
            </w:r>
            <w:r w:rsidR="0080286C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23A16">
              <w:rPr>
                <w:rFonts w:asciiTheme="minorHAnsi" w:hAnsiTheme="minorHAnsi" w:cstheme="minorHAnsi"/>
                <w:sz w:val="22"/>
                <w:szCs w:val="22"/>
              </w:rPr>
              <w:t>value ‘3’ from CL094</w:t>
            </w:r>
            <w:r w:rsidR="0080286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0C6F9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0286C">
              <w:rPr>
                <w:rFonts w:asciiTheme="minorHAnsi" w:hAnsiTheme="minorHAnsi" w:cstheme="minorHAnsi"/>
                <w:sz w:val="22"/>
                <w:szCs w:val="22"/>
              </w:rPr>
              <w:t xml:space="preserve">should be available </w:t>
            </w:r>
            <w:r w:rsidR="00323A16">
              <w:rPr>
                <w:rFonts w:asciiTheme="minorHAnsi" w:hAnsiTheme="minorHAnsi" w:cstheme="minorHAnsi"/>
                <w:sz w:val="22"/>
                <w:szCs w:val="22"/>
              </w:rPr>
              <w:t xml:space="preserve">for </w:t>
            </w:r>
            <w:r w:rsidR="0080286C">
              <w:rPr>
                <w:rFonts w:asciiTheme="minorHAnsi" w:hAnsiTheme="minorHAnsi" w:cstheme="minorHAnsi"/>
                <w:sz w:val="22"/>
                <w:szCs w:val="22"/>
              </w:rPr>
              <w:t>declar</w:t>
            </w:r>
            <w:r w:rsidR="00323A16">
              <w:rPr>
                <w:rFonts w:asciiTheme="minorHAnsi" w:hAnsiTheme="minorHAnsi" w:cstheme="minorHAnsi"/>
                <w:sz w:val="22"/>
                <w:szCs w:val="22"/>
              </w:rPr>
              <w:t>ing</w:t>
            </w:r>
            <w:r w:rsidR="00EA3DCD">
              <w:rPr>
                <w:rFonts w:asciiTheme="minorHAnsi" w:hAnsiTheme="minorHAnsi" w:cstheme="minorHAnsi"/>
                <w:sz w:val="22"/>
                <w:szCs w:val="22"/>
              </w:rPr>
              <w:t xml:space="preserve"> it</w:t>
            </w:r>
            <w:r w:rsidR="0080286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260E5D0" w14:textId="39D722ED" w:rsidR="00AE6386" w:rsidRDefault="00AE6386" w:rsidP="00305C52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AE6386">
              <w:rPr>
                <w:rFonts w:asciiTheme="minorHAnsi" w:hAnsiTheme="minorHAnsi" w:cstheme="minorHAnsi"/>
                <w:sz w:val="22"/>
                <w:szCs w:val="22"/>
              </w:rPr>
              <w:t>It should be highlighted that there are specific cases where the use of indirect representation is not allowed, for legal reasons</w:t>
            </w:r>
            <w:r w:rsidR="00BB26B9">
              <w:rPr>
                <w:rFonts w:asciiTheme="minorHAnsi" w:hAnsiTheme="minorHAnsi" w:cstheme="minorHAnsi"/>
                <w:sz w:val="22"/>
                <w:szCs w:val="22"/>
              </w:rPr>
              <w:t xml:space="preserve">. All those specific cases </w:t>
            </w:r>
            <w:r w:rsidR="00EB5F20">
              <w:rPr>
                <w:rFonts w:asciiTheme="minorHAnsi" w:hAnsiTheme="minorHAnsi" w:cstheme="minorHAnsi"/>
                <w:sz w:val="22"/>
                <w:szCs w:val="22"/>
              </w:rPr>
              <w:t>shall be checked by N</w:t>
            </w:r>
            <w:r w:rsidR="006F38E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EB5F20">
              <w:rPr>
                <w:rFonts w:asciiTheme="minorHAnsi" w:hAnsiTheme="minorHAnsi" w:cstheme="minorHAnsi"/>
                <w:sz w:val="22"/>
                <w:szCs w:val="22"/>
              </w:rPr>
              <w:t xml:space="preserve">s when they validate </w:t>
            </w:r>
            <w:r w:rsidR="006F38E1">
              <w:rPr>
                <w:rFonts w:asciiTheme="minorHAnsi" w:hAnsiTheme="minorHAnsi" w:cstheme="minorHAnsi"/>
                <w:sz w:val="22"/>
                <w:szCs w:val="22"/>
              </w:rPr>
              <w:t>the provided Representative Status.</w:t>
            </w:r>
          </w:p>
          <w:p w14:paraId="4D74A172" w14:textId="30696D22" w:rsidR="004A469A" w:rsidRDefault="00874605" w:rsidP="009F54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 conclusion, the AES Technical Specifications need to allow the Optional use of Indirect Representative 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Representative.Status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= 3)</w:t>
            </w:r>
            <w:r w:rsidR="00207F1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7B1E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="004A469A">
              <w:rPr>
                <w:rFonts w:asciiTheme="minorHAnsi" w:hAnsiTheme="minorHAnsi" w:cstheme="minorHAnsi"/>
                <w:sz w:val="22"/>
                <w:szCs w:val="22"/>
              </w:rPr>
              <w:t>In order to</w:t>
            </w:r>
            <w:proofErr w:type="gramEnd"/>
            <w:r w:rsidR="004A469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achieve this alignment, </w:t>
            </w:r>
            <w:r w:rsidR="002F3C82">
              <w:rPr>
                <w:rFonts w:asciiTheme="minorHAnsi" w:hAnsiTheme="minorHAnsi" w:cstheme="minorHAnsi"/>
                <w:sz w:val="22"/>
                <w:szCs w:val="22"/>
              </w:rPr>
              <w:t>the following actions will be performed:</w:t>
            </w:r>
          </w:p>
          <w:p w14:paraId="350EB049" w14:textId="0CE63B18" w:rsidR="005C7CA9" w:rsidRPr="009F1083" w:rsidRDefault="00E3525C" w:rsidP="009F1083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 new rule shall be created and attached to Data Item ‘</w:t>
            </w:r>
            <w:r w:rsidR="00E005E0">
              <w:rPr>
                <w:rFonts w:asciiTheme="minorHAnsi" w:hAnsiTheme="minorHAnsi" w:cstheme="minorHAnsi"/>
                <w:sz w:val="22"/>
                <w:szCs w:val="22"/>
              </w:rPr>
              <w:t>Identification number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="00BB439A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proofErr w:type="gramEnd"/>
          </w:p>
          <w:p w14:paraId="4CE441B9" w14:textId="25331DE5" w:rsidR="002F3C82" w:rsidRDefault="00E005E0" w:rsidP="00F11B6C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7649E5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="002F3C82">
              <w:rPr>
                <w:rFonts w:asciiTheme="minorHAnsi" w:hAnsiTheme="minorHAnsi" w:cstheme="minorHAnsi"/>
                <w:sz w:val="22"/>
                <w:szCs w:val="22"/>
              </w:rPr>
              <w:t xml:space="preserve"> rules R0471 </w:t>
            </w:r>
            <w:r w:rsidR="002F3C82" w:rsidRPr="00E005E0">
              <w:rPr>
                <w:rFonts w:asciiTheme="minorHAnsi" w:hAnsiTheme="minorHAnsi" w:cstheme="minorHAnsi"/>
                <w:sz w:val="22"/>
                <w:szCs w:val="22"/>
              </w:rPr>
              <w:t>and R0893 shall be removed</w:t>
            </w:r>
            <w:r w:rsidR="007649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E49A0">
              <w:rPr>
                <w:rFonts w:asciiTheme="minorHAnsi" w:hAnsiTheme="minorHAnsi" w:cstheme="minorHAnsi"/>
                <w:sz w:val="22"/>
                <w:szCs w:val="22"/>
              </w:rPr>
              <w:t xml:space="preserve">from some messages </w:t>
            </w:r>
            <w:r w:rsidR="007649E5">
              <w:rPr>
                <w:rFonts w:asciiTheme="minorHAnsi" w:hAnsiTheme="minorHAnsi" w:cstheme="minorHAnsi"/>
                <w:sz w:val="22"/>
                <w:szCs w:val="22"/>
              </w:rPr>
              <w:t xml:space="preserve">to allow </w:t>
            </w:r>
            <w:r w:rsidR="00986C87">
              <w:rPr>
                <w:rFonts w:asciiTheme="minorHAnsi" w:hAnsiTheme="minorHAnsi" w:cstheme="minorHAnsi"/>
                <w:sz w:val="22"/>
                <w:szCs w:val="22"/>
              </w:rPr>
              <w:t>indirect representation</w:t>
            </w:r>
            <w:r w:rsidR="007649E5">
              <w:rPr>
                <w:rFonts w:asciiTheme="minorHAnsi" w:hAnsiTheme="minorHAnsi" w:cstheme="minorHAnsi"/>
                <w:sz w:val="22"/>
                <w:szCs w:val="22"/>
              </w:rPr>
              <w:t xml:space="preserve"> to be </w:t>
            </w:r>
            <w:proofErr w:type="gramStart"/>
            <w:r w:rsidR="007649E5">
              <w:rPr>
                <w:rFonts w:asciiTheme="minorHAnsi" w:hAnsiTheme="minorHAnsi" w:cstheme="minorHAnsi"/>
                <w:sz w:val="22"/>
                <w:szCs w:val="22"/>
              </w:rPr>
              <w:t>declared</w:t>
            </w:r>
            <w:r w:rsidR="002F3C82" w:rsidRPr="005C244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proofErr w:type="gramEnd"/>
          </w:p>
          <w:p w14:paraId="01BA3954" w14:textId="096C9E3A" w:rsidR="00E74D3F" w:rsidRPr="005C7CA9" w:rsidRDefault="00E74D3F" w:rsidP="00E74D3F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 new guideline shall be added in some messages</w:t>
            </w:r>
            <w:r w:rsidR="00627E2A">
              <w:rPr>
                <w:rFonts w:asciiTheme="minorHAnsi" w:hAnsiTheme="minorHAnsi" w:cstheme="minorHAnsi"/>
                <w:sz w:val="22"/>
                <w:szCs w:val="22"/>
              </w:rPr>
              <w:t xml:space="preserve"> to Data </w:t>
            </w:r>
            <w:r w:rsidR="001818BB">
              <w:rPr>
                <w:rFonts w:asciiTheme="minorHAnsi" w:hAnsiTheme="minorHAnsi" w:cstheme="minorHAnsi"/>
                <w:sz w:val="22"/>
                <w:szCs w:val="22"/>
              </w:rPr>
              <w:t>Item ‘Status’</w:t>
            </w:r>
            <w:r w:rsidR="008E466D">
              <w:rPr>
                <w:rFonts w:asciiTheme="minorHAnsi" w:hAnsiTheme="minorHAnsi" w:cstheme="minorHAnsi"/>
                <w:sz w:val="22"/>
                <w:szCs w:val="22"/>
              </w:rPr>
              <w:t xml:space="preserve"> to instruct </w:t>
            </w:r>
            <w:r w:rsidR="001A0063">
              <w:rPr>
                <w:rFonts w:asciiTheme="minorHAnsi" w:hAnsiTheme="minorHAnsi" w:cstheme="minorHAnsi"/>
                <w:sz w:val="22"/>
                <w:szCs w:val="22"/>
              </w:rPr>
              <w:t xml:space="preserve">that in case of </w:t>
            </w:r>
            <w:r w:rsidR="00BC122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0B2F5B">
              <w:rPr>
                <w:rFonts w:asciiTheme="minorHAnsi" w:hAnsiTheme="minorHAnsi" w:cstheme="minorHAnsi"/>
                <w:sz w:val="22"/>
                <w:szCs w:val="22"/>
              </w:rPr>
              <w:t xml:space="preserve">entralised </w:t>
            </w:r>
            <w:r w:rsidR="00BC122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0B2F5B">
              <w:rPr>
                <w:rFonts w:asciiTheme="minorHAnsi" w:hAnsiTheme="minorHAnsi" w:cstheme="minorHAnsi"/>
                <w:sz w:val="22"/>
                <w:szCs w:val="22"/>
              </w:rPr>
              <w:t>learance</w:t>
            </w:r>
            <w:r w:rsidR="00BC12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370C6">
              <w:rPr>
                <w:rFonts w:asciiTheme="minorHAnsi" w:hAnsiTheme="minorHAnsi" w:cstheme="minorHAnsi"/>
                <w:sz w:val="22"/>
                <w:szCs w:val="22"/>
              </w:rPr>
              <w:t xml:space="preserve">only </w:t>
            </w:r>
            <w:r w:rsidR="000B2F5B">
              <w:rPr>
                <w:rFonts w:asciiTheme="minorHAnsi" w:hAnsiTheme="minorHAnsi" w:cstheme="minorHAnsi"/>
                <w:sz w:val="22"/>
                <w:szCs w:val="22"/>
              </w:rPr>
              <w:t xml:space="preserve">the direct representation should be </w:t>
            </w:r>
            <w:proofErr w:type="gramStart"/>
            <w:r w:rsidR="000B2F5B">
              <w:rPr>
                <w:rFonts w:asciiTheme="minorHAnsi" w:hAnsiTheme="minorHAnsi" w:cstheme="minorHAnsi"/>
                <w:sz w:val="22"/>
                <w:szCs w:val="22"/>
              </w:rPr>
              <w:t>used</w:t>
            </w:r>
            <w:r w:rsidR="001818B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proofErr w:type="gramEnd"/>
          </w:p>
          <w:p w14:paraId="190D3F36" w14:textId="77777777" w:rsidR="00874605" w:rsidRPr="005C47C0" w:rsidRDefault="00874605" w:rsidP="00874605">
            <w:pPr>
              <w:pBdr>
                <w:bottom w:val="single" w:sz="6" w:space="1" w:color="auto"/>
              </w:pBd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64642959" w14:textId="77777777" w:rsidR="00874605" w:rsidRPr="004D2D22" w:rsidRDefault="00874605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F4FA01" w14:textId="5CB76DEB" w:rsidR="00066ED7" w:rsidRDefault="004D2D22" w:rsidP="004D2D22">
            <w:pPr>
              <w:rPr>
                <w:rFonts w:asciiTheme="minorHAnsi" w:hAnsiTheme="minorHAnsi" w:cstheme="minorHAnsi"/>
                <w:sz w:val="22"/>
                <w:szCs w:val="22"/>
                <w:lang w:val="en-IE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Impacted IEs</w:t>
            </w:r>
            <w:r w:rsidRPr="004D2D22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E3525C">
              <w:rPr>
                <w:rFonts w:asciiTheme="minorHAnsi" w:hAnsiTheme="minorHAnsi" w:cstheme="minorHAnsi"/>
                <w:sz w:val="22"/>
                <w:szCs w:val="22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504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509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511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513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514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515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528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529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CC5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31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534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535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C, 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551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556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557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560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570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571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573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574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582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583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</w:t>
            </w:r>
            <w:r w:rsidR="00D9092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599</w:t>
            </w:r>
            <w:r w:rsidR="00E3525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F371BE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, CC604C</w:t>
            </w:r>
            <w:r w:rsidR="00434184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,</w:t>
            </w:r>
            <w:r w:rsidR="00906CCF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 </w:t>
            </w:r>
            <w:r w:rsidR="004E1FC1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CC609C, CC613C, </w:t>
            </w:r>
            <w:r w:rsidR="00F80D56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CC614C, </w:t>
            </w:r>
            <w:r w:rsidR="004E1FC1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CC615C, </w:t>
            </w:r>
            <w:r w:rsidR="002D30B2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CC628</w:t>
            </w:r>
            <w:r w:rsidR="006C29F0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, CD601C, CD603C</w:t>
            </w:r>
            <w:r w:rsidR="00AF55E0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.</w:t>
            </w:r>
          </w:p>
          <w:p w14:paraId="1EC19C9D" w14:textId="04485CE0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IE"/>
              </w:rPr>
              <w:t>Impacted R/C/G/T/TRT/BRT/CL:</w:t>
            </w:r>
            <w:r w:rsidRPr="004D2D22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 </w:t>
            </w:r>
            <w:r w:rsidR="00D06514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R0471, R0893, </w:t>
            </w:r>
            <w:r w:rsidR="00021E42" w:rsidRPr="00517F50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R</w:t>
            </w:r>
            <w:r w:rsidR="00517F50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0533</w:t>
            </w:r>
            <w:r w:rsidR="007B1EB8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, G</w:t>
            </w:r>
            <w:r w:rsidR="00732E3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0550</w:t>
            </w:r>
            <w:r w:rsidR="00BB439A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.</w:t>
            </w:r>
          </w:p>
          <w:p w14:paraId="04A20430" w14:textId="77777777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Impacted CIs Artefacts</w:t>
            </w:r>
            <w:r w:rsidRPr="004D2D22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1FCA0D6F" w14:textId="256BBCF6" w:rsidR="004D2D22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DDNΧA-5.15.</w:t>
            </w:r>
            <w:r w:rsidR="00257A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-v</w:t>
            </w:r>
            <w:r w:rsidR="00257A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84082A"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00: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Yes</w:t>
            </w:r>
          </w:p>
          <w:p w14:paraId="3EDA6B24" w14:textId="6ACDD720" w:rsidR="006E340D" w:rsidRDefault="006E340D" w:rsidP="006E340D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03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CSE-v51.8.6: </w:t>
            </w:r>
            <w:r w:rsidR="00BB03FE" w:rsidRPr="00BB03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Yes</w:t>
            </w:r>
          </w:p>
          <w:p w14:paraId="1B5E5094" w14:textId="5E61171C" w:rsidR="001E5848" w:rsidRPr="001E5848" w:rsidRDefault="001E5848" w:rsidP="001E5848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E58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DMP Package-5.8.1-v2.00: Yes</w:t>
            </w:r>
          </w:p>
          <w:p w14:paraId="009775A7" w14:textId="35ACC8CB" w:rsidR="000C35A5" w:rsidRPr="00F41C2A" w:rsidRDefault="000C35A5" w:rsidP="000C35A5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1C2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CTP-5.14.0-v1.00: </w:t>
            </w:r>
            <w:r w:rsidR="00003B39" w:rsidRPr="00F41C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Yes</w:t>
            </w:r>
          </w:p>
          <w:p w14:paraId="0924F189" w14:textId="1D86C8DB" w:rsidR="0084082A" w:rsidRPr="0084082A" w:rsidRDefault="0084082A" w:rsidP="0084082A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03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TRP-5.14.0- v1.00: Yes</w:t>
            </w:r>
          </w:p>
          <w:p w14:paraId="1C3E5D41" w14:textId="191418FC" w:rsidR="00686CF1" w:rsidRPr="00D66904" w:rsidRDefault="00686CF1" w:rsidP="0084082A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1C2A">
              <w:rPr>
                <w:rFonts w:asciiTheme="minorHAnsi" w:hAnsiTheme="minorHAnsi" w:cstheme="minorHAnsi"/>
                <w:b/>
                <w:sz w:val="22"/>
                <w:szCs w:val="22"/>
              </w:rPr>
              <w:t>CS/RD2_DATA: Yes</w:t>
            </w:r>
          </w:p>
          <w:p w14:paraId="0F6D4A76" w14:textId="34C10C24" w:rsidR="00257A49" w:rsidRPr="006E340D" w:rsidRDefault="00257A49" w:rsidP="006E340D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>
              <w:rPr>
                <w:rStyle w:val="normaltextrun"/>
                <w:rFonts w:ascii="Calibri" w:hAnsi="Calibri" w:cs="Calibri"/>
                <w:color w:val="808080"/>
                <w:sz w:val="22"/>
                <w:szCs w:val="22"/>
                <w:shd w:val="clear" w:color="auto" w:fill="FFFFFF"/>
              </w:rPr>
              <w:t>Functional Specifications (FSS/BPM): No</w:t>
            </w:r>
            <w:r>
              <w:rPr>
                <w:rStyle w:val="eop"/>
                <w:rFonts w:ascii="Calibri" w:hAnsi="Calibri" w:cs="Calibri"/>
                <w:color w:val="808080"/>
                <w:sz w:val="22"/>
                <w:szCs w:val="22"/>
                <w:shd w:val="clear" w:color="auto" w:fill="FFFFFF"/>
              </w:rPr>
              <w:t> </w:t>
            </w:r>
          </w:p>
          <w:p w14:paraId="3BF6CB23" w14:textId="3CE0A4C9" w:rsidR="00552592" w:rsidRPr="006E340D" w:rsidRDefault="00552592" w:rsidP="0055259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proofErr w:type="spellStart"/>
            <w:r w:rsidRPr="006E340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ieCA</w:t>
            </w:r>
            <w:proofErr w:type="spellEnd"/>
            <w:r w:rsidRPr="006E340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 1.0.4.1: </w:t>
            </w:r>
            <w:r w:rsidR="006E340D" w:rsidRPr="006E340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0A1A00C8" w14:textId="4DD4BA23" w:rsidR="004D2D22" w:rsidRPr="00D45336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CRP 5.</w:t>
            </w:r>
            <w:r w:rsidR="0084082A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9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257A49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0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-v1.0: </w:t>
            </w:r>
            <w:r w:rsidR="00D45336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3A88AE6F" w14:textId="71223E3C" w:rsidR="00CC319C" w:rsidRPr="00D3169D" w:rsidRDefault="00CC319C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CTS-5.</w:t>
            </w:r>
            <w:r w:rsidR="00257A49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9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257A49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-v1.00: No</w:t>
            </w:r>
          </w:p>
          <w:p w14:paraId="229C9CA0" w14:textId="2736D031" w:rsidR="004D2D22" w:rsidRPr="00D3169D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ACS-5</w:t>
            </w:r>
            <w:r w:rsidR="00D3169D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257A49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.0-v1.00 &amp; ACS-Annex-AES/NCTS: 5.</w:t>
            </w:r>
            <w:r w:rsidR="00257A49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.0-v1.00: No</w:t>
            </w:r>
          </w:p>
          <w:p w14:paraId="1A5B2E34" w14:textId="552D44F5" w:rsidR="004D2D22" w:rsidRPr="00D3169D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DDCOM 20.4.</w:t>
            </w:r>
            <w:r w:rsidR="00257A49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-v1.00: No</w:t>
            </w:r>
          </w:p>
          <w:p w14:paraId="19DB3EF5" w14:textId="68ECBDE5" w:rsidR="005B5FCE" w:rsidRPr="004D2D22" w:rsidRDefault="004D2D22" w:rsidP="00FE6040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6E573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CS/MIS2_DATA:</w:t>
            </w:r>
            <w:r w:rsidRPr="00F87DF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 No</w:t>
            </w:r>
          </w:p>
        </w:tc>
      </w:tr>
    </w:tbl>
    <w:p w14:paraId="7046B0DF" w14:textId="43C398AE" w:rsidR="009B2C35" w:rsidRDefault="009B2C35" w:rsidP="005B5FCE">
      <w:pPr>
        <w:rPr>
          <w:lang w:eastAsia="x-none"/>
        </w:rPr>
      </w:pPr>
    </w:p>
    <w:p w14:paraId="744CEB15" w14:textId="77777777" w:rsidR="006C005D" w:rsidRDefault="006C005D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US"/>
        </w:rPr>
        <w:br w:type="page"/>
      </w:r>
    </w:p>
    <w:p w14:paraId="4F092986" w14:textId="5177999D" w:rsidR="005B5FCE" w:rsidRPr="007579AF" w:rsidRDefault="005B5FCE" w:rsidP="001A5428">
      <w:pPr>
        <w:rPr>
          <w:lang w:eastAsia="x-none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3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: Description of the proposed solution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30"/>
      </w:tblGrid>
      <w:tr w:rsidR="009B2161" w:rsidRPr="004D2D22" w14:paraId="21920B76" w14:textId="77777777" w:rsidTr="0020268C">
        <w:trPr>
          <w:trHeight w:val="1947"/>
        </w:trPr>
        <w:tc>
          <w:tcPr>
            <w:tcW w:w="9630" w:type="dxa"/>
          </w:tcPr>
          <w:p w14:paraId="215ECCD3" w14:textId="024D87EF" w:rsidR="004D2D22" w:rsidRPr="004D2D22" w:rsidRDefault="004D2D22" w:rsidP="004D2D22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The 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DDNXA-5.15.</w:t>
            </w:r>
            <w:r w:rsidR="00257A49">
              <w:rPr>
                <w:rFonts w:ascii="Calibri" w:hAnsi="Calibri" w:cs="Arial"/>
                <w:b/>
                <w:sz w:val="22"/>
                <w:szCs w:val="22"/>
                <w:lang w:val="en-IE"/>
              </w:rPr>
              <w:t>2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-v</w:t>
            </w:r>
            <w:r w:rsidR="00D06514">
              <w:rPr>
                <w:rFonts w:ascii="Calibri" w:hAnsi="Calibri" w:cs="Arial"/>
                <w:b/>
                <w:sz w:val="22"/>
                <w:szCs w:val="22"/>
                <w:lang w:val="en-IE"/>
              </w:rPr>
              <w:t>2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.00</w:t>
            </w:r>
            <w:r w:rsidR="00D06514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 and the CSE-v51.8.6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>shall be corrected as follows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(addition of </w:t>
            </w:r>
            <w:r w:rsidRPr="004D2D22">
              <w:rPr>
                <w:rFonts w:ascii="Calibri" w:hAnsi="Calibri" w:cs="Arial"/>
                <w:b/>
                <w:sz w:val="22"/>
                <w:szCs w:val="22"/>
                <w:highlight w:val="yellow"/>
                <w:lang w:val="en-IE"/>
              </w:rPr>
              <w:t>text highlighted in yellow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,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removal of </w:t>
            </w:r>
            <w:r w:rsidRPr="004D2D22">
              <w:rPr>
                <w:rFonts w:ascii="Calibri" w:hAnsi="Calibri" w:cs="Arial"/>
                <w:strike/>
                <w:color w:val="FF0000"/>
                <w:sz w:val="22"/>
                <w:szCs w:val="22"/>
                <w:lang w:val="en-IE"/>
              </w:rPr>
              <w:t>text with strikethrough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>).</w:t>
            </w:r>
          </w:p>
          <w:p w14:paraId="391031D8" w14:textId="77777777" w:rsidR="00FB5122" w:rsidRPr="00836F66" w:rsidRDefault="00FB5122" w:rsidP="00836F66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04EF5275" w14:textId="6037A114" w:rsidR="00BA776D" w:rsidRPr="00BA710B" w:rsidRDefault="00BA776D" w:rsidP="00F41C2A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BA710B">
              <w:rPr>
                <w:rFonts w:ascii="Calibri" w:hAnsi="Calibri" w:cs="Arial"/>
                <w:sz w:val="22"/>
                <w:szCs w:val="22"/>
                <w:lang w:val="en-IE"/>
              </w:rPr>
              <w:t>The following</w:t>
            </w:r>
            <w:r w:rsidR="002F0087" w:rsidRPr="00BA710B">
              <w:rPr>
                <w:rFonts w:ascii="Calibri" w:hAnsi="Calibri" w:cs="Arial"/>
                <w:sz w:val="22"/>
                <w:szCs w:val="22"/>
                <w:lang w:val="en-IE"/>
              </w:rPr>
              <w:t xml:space="preserve"> changes will be </w:t>
            </w:r>
            <w:r w:rsidRPr="00BA710B">
              <w:rPr>
                <w:rFonts w:ascii="Calibri" w:hAnsi="Calibri" w:cs="Arial"/>
                <w:sz w:val="22"/>
                <w:szCs w:val="22"/>
                <w:lang w:val="en-IE"/>
              </w:rPr>
              <w:t>performed to the messages CC504C, CC509C, CC511C, CC513C, CC514C, CC515C, CC528C, CC529C, CC531C, CC534C, CC535C, CC551C, CC556C, CC557C, CC560C, CC570C, CC571C, CC573C, CC574C, CC582C, CC583C, CC599C</w:t>
            </w:r>
            <w:r w:rsidR="005F0454" w:rsidRPr="00BA710B">
              <w:rPr>
                <w:rFonts w:ascii="Calibri" w:hAnsi="Calibri" w:cs="Arial"/>
                <w:sz w:val="22"/>
                <w:szCs w:val="22"/>
                <w:lang w:val="en-IE"/>
              </w:rPr>
              <w:t>,</w:t>
            </w:r>
            <w:r w:rsidR="005F0454" w:rsidRPr="00BA710B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 CC604C, CC609C, CC613C, CC614C, CC615C, CC628</w:t>
            </w:r>
            <w:r w:rsidR="00F92386" w:rsidRPr="00BA710B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, CD601C, CD603C</w:t>
            </w:r>
            <w:r w:rsidR="00FF45B8" w:rsidRPr="00BA710B">
              <w:rPr>
                <w:rFonts w:ascii="Calibri" w:hAnsi="Calibri" w:cs="Arial"/>
                <w:sz w:val="22"/>
                <w:szCs w:val="22"/>
                <w:lang w:val="en-IE"/>
              </w:rPr>
              <w:t xml:space="preserve"> as defined below</w:t>
            </w:r>
            <w:r w:rsidRPr="00BA710B">
              <w:rPr>
                <w:rFonts w:ascii="Calibri" w:hAnsi="Calibri" w:cs="Arial"/>
                <w:sz w:val="22"/>
                <w:szCs w:val="22"/>
                <w:lang w:val="en-IE"/>
              </w:rPr>
              <w:t>:</w:t>
            </w:r>
          </w:p>
          <w:p w14:paraId="16A98D7F" w14:textId="77777777" w:rsidR="009231B1" w:rsidRDefault="00BA776D" w:rsidP="00F41C2A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Arial"/>
                <w:sz w:val="22"/>
                <w:szCs w:val="22"/>
                <w:lang w:val="en-IE"/>
              </w:rPr>
            </w:pPr>
            <w:r>
              <w:rPr>
                <w:rFonts w:ascii="Calibri" w:hAnsi="Calibri" w:cs="Arial"/>
                <w:sz w:val="22"/>
                <w:szCs w:val="22"/>
                <w:lang w:val="en-IE"/>
              </w:rPr>
              <w:t>The</w:t>
            </w:r>
            <w:r w:rsidR="00917D72">
              <w:rPr>
                <w:rFonts w:ascii="Calibri" w:hAnsi="Calibri" w:cs="Arial"/>
                <w:sz w:val="22"/>
                <w:szCs w:val="22"/>
                <w:lang w:val="en-IE"/>
              </w:rPr>
              <w:t xml:space="preserve"> Rules R0893 and R0471 shall be detached </w:t>
            </w:r>
            <w:r w:rsidR="006B23F7">
              <w:rPr>
                <w:rFonts w:ascii="Calibri" w:hAnsi="Calibri" w:cs="Arial"/>
                <w:sz w:val="22"/>
                <w:szCs w:val="22"/>
                <w:lang w:val="en-IE"/>
              </w:rPr>
              <w:t xml:space="preserve">from Data </w:t>
            </w:r>
            <w:r w:rsidR="00EA5C0E">
              <w:rPr>
                <w:rFonts w:ascii="Calibri" w:hAnsi="Calibri" w:cs="Arial"/>
                <w:sz w:val="22"/>
                <w:szCs w:val="22"/>
                <w:lang w:val="en-IE"/>
              </w:rPr>
              <w:t>Items</w:t>
            </w:r>
            <w:r w:rsidR="006B23F7">
              <w:rPr>
                <w:rFonts w:ascii="Calibri" w:hAnsi="Calibri" w:cs="Arial"/>
                <w:sz w:val="22"/>
                <w:szCs w:val="22"/>
                <w:lang w:val="en-IE"/>
              </w:rPr>
              <w:t xml:space="preserve"> </w:t>
            </w:r>
            <w:r w:rsidR="00DB244D">
              <w:rPr>
                <w:rFonts w:ascii="Calibri" w:hAnsi="Calibri" w:cs="Arial"/>
                <w:sz w:val="22"/>
                <w:szCs w:val="22"/>
                <w:lang w:val="en-IE"/>
              </w:rPr>
              <w:t>/*/Representative/</w:t>
            </w:r>
            <w:proofErr w:type="spellStart"/>
            <w:r w:rsidR="00E010FD">
              <w:rPr>
                <w:rFonts w:ascii="Calibri" w:hAnsi="Calibri" w:cs="Arial"/>
                <w:sz w:val="22"/>
                <w:szCs w:val="22"/>
                <w:lang w:val="en-IE"/>
              </w:rPr>
              <w:t>identificationNumber</w:t>
            </w:r>
            <w:proofErr w:type="spellEnd"/>
            <w:r w:rsidR="00DB244D">
              <w:rPr>
                <w:rFonts w:ascii="Calibri" w:hAnsi="Calibri" w:cs="Arial"/>
                <w:sz w:val="22"/>
                <w:szCs w:val="22"/>
                <w:lang w:val="en-IE"/>
              </w:rPr>
              <w:t xml:space="preserve"> and /</w:t>
            </w:r>
            <w:r w:rsidR="00E010FD">
              <w:rPr>
                <w:rFonts w:ascii="Calibri" w:hAnsi="Calibri" w:cs="Arial"/>
                <w:sz w:val="22"/>
                <w:szCs w:val="22"/>
                <w:lang w:val="en-IE"/>
              </w:rPr>
              <w:t>*</w:t>
            </w:r>
            <w:r w:rsidR="00DB244D">
              <w:rPr>
                <w:rFonts w:ascii="Calibri" w:hAnsi="Calibri" w:cs="Arial"/>
                <w:sz w:val="22"/>
                <w:szCs w:val="22"/>
                <w:lang w:val="en-IE"/>
              </w:rPr>
              <w:t>/</w:t>
            </w:r>
            <w:r w:rsidR="00E010FD">
              <w:rPr>
                <w:rFonts w:ascii="Calibri" w:hAnsi="Calibri" w:cs="Arial"/>
                <w:sz w:val="22"/>
                <w:szCs w:val="22"/>
                <w:lang w:val="en-IE"/>
              </w:rPr>
              <w:t>Representative/status</w:t>
            </w:r>
            <w:r w:rsidR="00816616">
              <w:rPr>
                <w:rFonts w:ascii="Calibri" w:hAnsi="Calibri" w:cs="Arial"/>
                <w:sz w:val="22"/>
                <w:szCs w:val="22"/>
                <w:lang w:val="en-IE"/>
              </w:rPr>
              <w:t xml:space="preserve"> </w:t>
            </w:r>
            <w:proofErr w:type="gramStart"/>
            <w:r w:rsidR="00EA5C0E">
              <w:rPr>
                <w:rFonts w:ascii="Calibri" w:hAnsi="Calibri" w:cs="Arial"/>
                <w:sz w:val="22"/>
                <w:szCs w:val="22"/>
                <w:lang w:val="en-IE"/>
              </w:rPr>
              <w:t>respect</w:t>
            </w:r>
            <w:r w:rsidR="00094309">
              <w:rPr>
                <w:rFonts w:ascii="Calibri" w:hAnsi="Calibri" w:cs="Arial"/>
                <w:sz w:val="22"/>
                <w:szCs w:val="22"/>
                <w:lang w:val="en-IE"/>
              </w:rPr>
              <w:t>ively</w:t>
            </w:r>
            <w:r w:rsidR="00816616">
              <w:rPr>
                <w:rFonts w:ascii="Calibri" w:hAnsi="Calibri" w:cs="Arial"/>
                <w:sz w:val="22"/>
                <w:szCs w:val="22"/>
                <w:lang w:val="en-IE"/>
              </w:rPr>
              <w:t>;</w:t>
            </w:r>
            <w:proofErr w:type="gramEnd"/>
          </w:p>
          <w:p w14:paraId="24094674" w14:textId="4FB10EDE" w:rsidR="00410DC1" w:rsidRDefault="00816616" w:rsidP="00410DC1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F41C2A">
              <w:rPr>
                <w:rFonts w:ascii="Calibri" w:hAnsi="Calibri" w:cs="Arial"/>
                <w:sz w:val="22"/>
                <w:szCs w:val="22"/>
                <w:lang w:val="en-IE"/>
              </w:rPr>
              <w:t>The Rule</w:t>
            </w:r>
            <w:r w:rsidR="00836F66" w:rsidRPr="00F41C2A">
              <w:rPr>
                <w:rFonts w:ascii="Calibri" w:hAnsi="Calibri" w:cs="Arial"/>
                <w:sz w:val="22"/>
                <w:szCs w:val="22"/>
                <w:lang w:val="en-IE"/>
              </w:rPr>
              <w:t xml:space="preserve"> </w:t>
            </w:r>
            <w:r w:rsidR="00E33F2D" w:rsidRPr="00F41C2A">
              <w:rPr>
                <w:rFonts w:ascii="Calibri" w:hAnsi="Calibri" w:cs="Arial"/>
                <w:sz w:val="22"/>
                <w:szCs w:val="22"/>
                <w:lang w:val="en-IE"/>
              </w:rPr>
              <w:t>R</w:t>
            </w:r>
            <w:r w:rsidR="00517F50" w:rsidRPr="00F41C2A">
              <w:rPr>
                <w:rFonts w:ascii="Calibri" w:hAnsi="Calibri" w:cs="Arial"/>
                <w:sz w:val="22"/>
                <w:szCs w:val="22"/>
                <w:lang w:val="en-IE"/>
              </w:rPr>
              <w:t>0533</w:t>
            </w:r>
            <w:r w:rsidR="001E78A5" w:rsidRPr="00F41C2A">
              <w:rPr>
                <w:rFonts w:ascii="Calibri" w:hAnsi="Calibri" w:cs="Arial"/>
                <w:sz w:val="22"/>
                <w:szCs w:val="22"/>
                <w:lang w:val="en-IE"/>
              </w:rPr>
              <w:t xml:space="preserve"> shall be </w:t>
            </w:r>
            <w:r w:rsidR="008B4CED" w:rsidRPr="00F41C2A">
              <w:rPr>
                <w:rFonts w:ascii="Calibri" w:hAnsi="Calibri" w:cs="Arial"/>
                <w:sz w:val="22"/>
                <w:szCs w:val="22"/>
                <w:lang w:val="en-IE"/>
              </w:rPr>
              <w:t>created and attached</w:t>
            </w:r>
            <w:r w:rsidR="001E78A5" w:rsidRPr="00F41C2A">
              <w:rPr>
                <w:rFonts w:ascii="Calibri" w:hAnsi="Calibri" w:cs="Arial"/>
                <w:sz w:val="22"/>
                <w:szCs w:val="22"/>
                <w:lang w:val="en-IE"/>
              </w:rPr>
              <w:t xml:space="preserve"> to</w:t>
            </w:r>
            <w:r w:rsidR="001962B7" w:rsidRPr="00F41C2A">
              <w:rPr>
                <w:rFonts w:ascii="Calibri" w:hAnsi="Calibri" w:cs="Arial"/>
                <w:sz w:val="22"/>
                <w:szCs w:val="22"/>
                <w:lang w:val="en-IE"/>
              </w:rPr>
              <w:t xml:space="preserve"> Dat</w:t>
            </w:r>
            <w:r w:rsidR="009152AC" w:rsidRPr="00F41C2A">
              <w:rPr>
                <w:rFonts w:ascii="Calibri" w:hAnsi="Calibri" w:cs="Arial"/>
                <w:sz w:val="22"/>
                <w:szCs w:val="22"/>
                <w:lang w:val="en-IE"/>
              </w:rPr>
              <w:t>a</w:t>
            </w:r>
            <w:r w:rsidR="001962B7" w:rsidRPr="00F41C2A">
              <w:rPr>
                <w:rFonts w:ascii="Calibri" w:hAnsi="Calibri" w:cs="Arial"/>
                <w:sz w:val="22"/>
                <w:szCs w:val="22"/>
                <w:lang w:val="en-IE"/>
              </w:rPr>
              <w:t xml:space="preserve"> It</w:t>
            </w:r>
            <w:r w:rsidR="009152AC" w:rsidRPr="00F41C2A">
              <w:rPr>
                <w:rFonts w:ascii="Calibri" w:hAnsi="Calibri" w:cs="Arial"/>
                <w:sz w:val="22"/>
                <w:szCs w:val="22"/>
                <w:lang w:val="en-IE"/>
              </w:rPr>
              <w:t>em</w:t>
            </w:r>
            <w:r w:rsidR="001E78A5" w:rsidRPr="00F41C2A">
              <w:rPr>
                <w:rFonts w:ascii="Calibri" w:hAnsi="Calibri" w:cs="Arial"/>
                <w:sz w:val="22"/>
                <w:szCs w:val="22"/>
                <w:lang w:val="en-IE"/>
              </w:rPr>
              <w:t xml:space="preserve"> /*/Representative</w:t>
            </w:r>
            <w:r w:rsidR="00E33F2D" w:rsidRPr="00F41C2A">
              <w:rPr>
                <w:rFonts w:ascii="Calibri" w:hAnsi="Calibri" w:cs="Arial"/>
                <w:sz w:val="22"/>
                <w:szCs w:val="22"/>
                <w:lang w:val="en-IE"/>
              </w:rPr>
              <w:t>/</w:t>
            </w:r>
            <w:proofErr w:type="spellStart"/>
            <w:proofErr w:type="gramStart"/>
            <w:r w:rsidR="00E33F2D" w:rsidRPr="00F41C2A">
              <w:rPr>
                <w:rFonts w:ascii="Calibri" w:hAnsi="Calibri" w:cs="Arial"/>
                <w:sz w:val="22"/>
                <w:szCs w:val="22"/>
                <w:lang w:val="en-IE"/>
              </w:rPr>
              <w:t>identificationNumber</w:t>
            </w:r>
            <w:proofErr w:type="spellEnd"/>
            <w:r w:rsidR="00F546C3">
              <w:rPr>
                <w:rFonts w:ascii="Calibri" w:hAnsi="Calibri" w:cs="Arial"/>
                <w:sz w:val="22"/>
                <w:szCs w:val="22"/>
                <w:lang w:val="en-IE"/>
              </w:rPr>
              <w:t>;</w:t>
            </w:r>
            <w:proofErr w:type="gramEnd"/>
          </w:p>
          <w:p w14:paraId="3774DC7E" w14:textId="1441B8DB" w:rsidR="00F546C3" w:rsidRDefault="00F546C3" w:rsidP="00F41C2A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Arial"/>
                <w:sz w:val="22"/>
                <w:szCs w:val="22"/>
                <w:lang w:val="en-IE"/>
              </w:rPr>
            </w:pPr>
            <w:r>
              <w:rPr>
                <w:rFonts w:ascii="Calibri" w:hAnsi="Calibri" w:cs="Arial"/>
                <w:sz w:val="22"/>
                <w:szCs w:val="22"/>
                <w:lang w:val="en-IE"/>
              </w:rPr>
              <w:t xml:space="preserve">The guideline G0550 </w:t>
            </w:r>
            <w:r w:rsidR="00C97341">
              <w:rPr>
                <w:rFonts w:ascii="Calibri" w:hAnsi="Calibri" w:cs="Arial"/>
                <w:sz w:val="22"/>
                <w:szCs w:val="22"/>
                <w:lang w:val="en-IE"/>
              </w:rPr>
              <w:t xml:space="preserve">shall be created and </w:t>
            </w:r>
            <w:r w:rsidR="006F223B">
              <w:rPr>
                <w:rFonts w:ascii="Calibri" w:hAnsi="Calibri" w:cs="Arial"/>
                <w:sz w:val="22"/>
                <w:szCs w:val="22"/>
                <w:lang w:val="en-IE"/>
              </w:rPr>
              <w:t xml:space="preserve">attached to </w:t>
            </w:r>
            <w:r w:rsidR="004701DC">
              <w:rPr>
                <w:rFonts w:ascii="Calibri" w:hAnsi="Calibri" w:cs="Arial"/>
                <w:sz w:val="22"/>
                <w:szCs w:val="22"/>
                <w:lang w:val="en-IE"/>
              </w:rPr>
              <w:t>Data Item /*/Representative/status</w:t>
            </w:r>
          </w:p>
          <w:p w14:paraId="11E61A19" w14:textId="2544ED5E" w:rsidR="00836F66" w:rsidRDefault="009A0F81" w:rsidP="00F41C2A">
            <w:pPr>
              <w:pStyle w:val="ListParagraph"/>
              <w:ind w:left="0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F41C2A">
              <w:rPr>
                <w:rFonts w:ascii="Calibri" w:hAnsi="Calibri" w:cs="Arial"/>
                <w:sz w:val="22"/>
                <w:szCs w:val="22"/>
                <w:lang w:val="en-IE"/>
              </w:rPr>
              <w:t xml:space="preserve"> </w:t>
            </w:r>
          </w:p>
          <w:p w14:paraId="024E4CC2" w14:textId="4383F7D0" w:rsidR="00836F66" w:rsidRPr="00836F66" w:rsidRDefault="00836F66" w:rsidP="00836F66">
            <w:pPr>
              <w:pStyle w:val="ListParagraph"/>
              <w:rPr>
                <w:rFonts w:ascii="Calibri" w:hAnsi="Calibri" w:cs="Arial"/>
                <w:b/>
                <w:bCs/>
                <w:sz w:val="22"/>
                <w:szCs w:val="22"/>
                <w:lang w:val="en-IE"/>
              </w:rPr>
            </w:pPr>
            <w:r w:rsidRPr="00836F66">
              <w:rPr>
                <w:rFonts w:ascii="Calibri" w:hAnsi="Calibri" w:cs="Arial"/>
                <w:b/>
                <w:bCs/>
                <w:sz w:val="22"/>
                <w:szCs w:val="22"/>
                <w:lang w:val="en-IE"/>
              </w:rPr>
              <w:t>From:</w:t>
            </w:r>
          </w:p>
          <w:p w14:paraId="523C28F0" w14:textId="77777777" w:rsidR="00FB5122" w:rsidRPr="00FB5122" w:rsidRDefault="00FB5122" w:rsidP="00FB5122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FB5122">
              <w:rPr>
                <w:rFonts w:ascii="Calibri" w:hAnsi="Calibri" w:cs="Arial"/>
                <w:sz w:val="22"/>
                <w:szCs w:val="22"/>
                <w:lang w:val="en-IE"/>
              </w:rPr>
              <w:t>---EXPORT OPERATION 1x R</w:t>
            </w:r>
          </w:p>
          <w:p w14:paraId="33858D75" w14:textId="77777777" w:rsidR="00D06514" w:rsidRDefault="00D06514" w:rsidP="00FB5122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019B81ED" w14:textId="4D222F83" w:rsidR="00FB5122" w:rsidRPr="00FB5122" w:rsidRDefault="00FB5122" w:rsidP="00FB5122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>
              <w:rPr>
                <w:rFonts w:ascii="Calibri" w:hAnsi="Calibri" w:cs="Arial"/>
                <w:sz w:val="22"/>
                <w:szCs w:val="22"/>
                <w:lang w:val="en-IE"/>
              </w:rPr>
              <w:t>(..)</w:t>
            </w:r>
          </w:p>
          <w:p w14:paraId="45D42415" w14:textId="77777777" w:rsidR="00FB5122" w:rsidRPr="00540664" w:rsidRDefault="00FB5122" w:rsidP="00FB5122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FB5122">
              <w:rPr>
                <w:rFonts w:ascii="Calibri" w:hAnsi="Calibri" w:cs="Arial"/>
                <w:sz w:val="22"/>
                <w:szCs w:val="22"/>
                <w:lang w:val="en-IE"/>
              </w:rPr>
              <w:t xml:space="preserve">---REPRESENTATIVE 1x </w:t>
            </w:r>
            <w:r w:rsidRPr="00540664">
              <w:rPr>
                <w:rFonts w:ascii="Calibri" w:hAnsi="Calibri" w:cs="Arial"/>
                <w:sz w:val="22"/>
                <w:szCs w:val="22"/>
                <w:lang w:val="en-IE"/>
              </w:rPr>
              <w:t>O</w:t>
            </w:r>
          </w:p>
          <w:p w14:paraId="3AF157D5" w14:textId="77777777" w:rsidR="00540664" w:rsidRPr="009A0F81" w:rsidRDefault="00540664" w:rsidP="00540664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9A0F81">
              <w:rPr>
                <w:rFonts w:ascii="Calibri" w:hAnsi="Calibri" w:cs="Calibri"/>
                <w:sz w:val="22"/>
                <w:szCs w:val="22"/>
                <w:lang w:val="en-IE"/>
              </w:rPr>
              <w:t xml:space="preserve">Identification number R an..17 G0002 </w:t>
            </w:r>
            <w:r w:rsidRPr="00BB439A">
              <w:rPr>
                <w:rFonts w:ascii="Calibri" w:hAnsi="Calibri" w:cs="Calibri"/>
                <w:strike/>
                <w:color w:val="FF0000"/>
                <w:sz w:val="22"/>
                <w:szCs w:val="22"/>
                <w:lang w:val="en-IE"/>
              </w:rPr>
              <w:t>R0893</w:t>
            </w:r>
            <w:r w:rsidRPr="009A0F81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R0995</w:t>
            </w:r>
          </w:p>
          <w:p w14:paraId="57C36503" w14:textId="77777777" w:rsidR="00540664" w:rsidRDefault="00540664" w:rsidP="00540664">
            <w:pPr>
              <w:ind w:left="720"/>
              <w:rPr>
                <w:rFonts w:ascii="Calibri" w:hAnsi="Calibri" w:cs="Calibri"/>
                <w:strike/>
                <w:color w:val="FF0000"/>
                <w:sz w:val="22"/>
                <w:szCs w:val="22"/>
                <w:lang w:val="en-IE"/>
              </w:rPr>
            </w:pPr>
            <w:r w:rsidRPr="009A0F81">
              <w:rPr>
                <w:rFonts w:ascii="Calibri" w:hAnsi="Calibri" w:cs="Calibri"/>
                <w:sz w:val="22"/>
                <w:szCs w:val="22"/>
                <w:lang w:val="en-IE"/>
              </w:rPr>
              <w:t xml:space="preserve">Status R n1 CL094 </w:t>
            </w:r>
            <w:r w:rsidRPr="00BB439A">
              <w:rPr>
                <w:rFonts w:ascii="Calibri" w:hAnsi="Calibri" w:cs="Calibri"/>
                <w:strike/>
                <w:color w:val="FF0000"/>
                <w:sz w:val="22"/>
                <w:szCs w:val="22"/>
                <w:lang w:val="en-IE"/>
              </w:rPr>
              <w:t>R0471</w:t>
            </w:r>
          </w:p>
          <w:p w14:paraId="655473AD" w14:textId="77777777" w:rsidR="00BB439A" w:rsidRDefault="00BB439A" w:rsidP="00FB5122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511904A9" w14:textId="5FAC054E" w:rsidR="00836F66" w:rsidRDefault="00836F66" w:rsidP="00FB5122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>
              <w:rPr>
                <w:rFonts w:ascii="Calibri" w:hAnsi="Calibri" w:cs="Arial"/>
                <w:sz w:val="22"/>
                <w:szCs w:val="22"/>
                <w:lang w:val="en-IE"/>
              </w:rPr>
              <w:t>(..)</w:t>
            </w:r>
          </w:p>
          <w:p w14:paraId="3E81E20D" w14:textId="77777777" w:rsidR="00836F66" w:rsidRDefault="00836F66" w:rsidP="00FB5122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38CFA647" w14:textId="2086A760" w:rsidR="00836F66" w:rsidRDefault="00836F66" w:rsidP="00FB5122">
            <w:pPr>
              <w:pStyle w:val="ListParagraph"/>
              <w:rPr>
                <w:rFonts w:ascii="Calibri" w:hAnsi="Calibri" w:cs="Arial"/>
                <w:b/>
                <w:bCs/>
                <w:sz w:val="22"/>
                <w:szCs w:val="22"/>
                <w:lang w:val="en-IE"/>
              </w:rPr>
            </w:pPr>
            <w:r w:rsidRPr="00836F66">
              <w:rPr>
                <w:rFonts w:ascii="Calibri" w:hAnsi="Calibri" w:cs="Arial"/>
                <w:b/>
                <w:bCs/>
                <w:sz w:val="22"/>
                <w:szCs w:val="22"/>
                <w:lang w:val="en-IE"/>
              </w:rPr>
              <w:t>To:</w:t>
            </w:r>
          </w:p>
          <w:p w14:paraId="713B01CA" w14:textId="77777777" w:rsidR="00836F66" w:rsidRPr="00FB5122" w:rsidRDefault="00836F66" w:rsidP="00836F66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FB5122">
              <w:rPr>
                <w:rFonts w:ascii="Calibri" w:hAnsi="Calibri" w:cs="Arial"/>
                <w:sz w:val="22"/>
                <w:szCs w:val="22"/>
                <w:lang w:val="en-IE"/>
              </w:rPr>
              <w:t>---EXPORT OPERATION 1x R</w:t>
            </w:r>
          </w:p>
          <w:p w14:paraId="345736AA" w14:textId="77777777" w:rsidR="00D06514" w:rsidRDefault="00D06514" w:rsidP="00836F66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7FC0A906" w14:textId="25908551" w:rsidR="00836F66" w:rsidRPr="00FB5122" w:rsidRDefault="00836F66" w:rsidP="00836F66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>
              <w:rPr>
                <w:rFonts w:ascii="Calibri" w:hAnsi="Calibri" w:cs="Arial"/>
                <w:sz w:val="22"/>
                <w:szCs w:val="22"/>
                <w:lang w:val="en-IE"/>
              </w:rPr>
              <w:t>(..)</w:t>
            </w:r>
          </w:p>
          <w:p w14:paraId="1D215B1F" w14:textId="7A29E451" w:rsidR="00836F66" w:rsidRDefault="00836F66" w:rsidP="00836F66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FB5122">
              <w:rPr>
                <w:rFonts w:ascii="Calibri" w:hAnsi="Calibri" w:cs="Arial"/>
                <w:sz w:val="22"/>
                <w:szCs w:val="22"/>
                <w:lang w:val="en-IE"/>
              </w:rPr>
              <w:t xml:space="preserve">---REPRESENTATIVE 1x </w:t>
            </w:r>
            <w:r w:rsidR="00540664">
              <w:rPr>
                <w:rFonts w:ascii="Calibri" w:hAnsi="Calibri" w:cs="Arial"/>
                <w:sz w:val="22"/>
                <w:szCs w:val="22"/>
                <w:lang w:val="en-IE"/>
              </w:rPr>
              <w:t>O</w:t>
            </w:r>
          </w:p>
          <w:p w14:paraId="74985432" w14:textId="1486783E" w:rsidR="004559FC" w:rsidRPr="004559FC" w:rsidRDefault="004559FC" w:rsidP="004559FC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4559FC">
              <w:rPr>
                <w:rFonts w:ascii="Calibri" w:hAnsi="Calibri" w:cs="Arial"/>
                <w:sz w:val="22"/>
                <w:szCs w:val="22"/>
                <w:lang w:val="en-IE"/>
              </w:rPr>
              <w:t>Identification number R an..17 G0002 R0995</w:t>
            </w:r>
            <w:r>
              <w:rPr>
                <w:rFonts w:ascii="Calibri" w:hAnsi="Calibri" w:cs="Arial"/>
                <w:sz w:val="22"/>
                <w:szCs w:val="22"/>
                <w:lang w:val="en-IE"/>
              </w:rPr>
              <w:t xml:space="preserve"> </w:t>
            </w:r>
            <w:r w:rsidRPr="004559FC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R0533</w:t>
            </w:r>
          </w:p>
          <w:p w14:paraId="12E2F9C1" w14:textId="098D7A50" w:rsidR="004559FC" w:rsidRPr="004559FC" w:rsidRDefault="004559FC" w:rsidP="004559FC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4559FC">
              <w:rPr>
                <w:rFonts w:ascii="Calibri" w:hAnsi="Calibri" w:cs="Arial"/>
                <w:sz w:val="22"/>
                <w:szCs w:val="22"/>
                <w:lang w:val="en-IE"/>
              </w:rPr>
              <w:t xml:space="preserve">Status R n1 CL094 </w:t>
            </w:r>
            <w:r w:rsidR="004701DC" w:rsidRPr="00F41C2A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G0550</w:t>
            </w:r>
          </w:p>
          <w:p w14:paraId="6FE49E73" w14:textId="77777777" w:rsidR="00BB439A" w:rsidRDefault="00BB439A" w:rsidP="00836F66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5510668D" w14:textId="3CB27F50" w:rsidR="00836F66" w:rsidRDefault="00836F66" w:rsidP="00FB5122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836F66">
              <w:rPr>
                <w:rFonts w:ascii="Calibri" w:hAnsi="Calibri" w:cs="Arial"/>
                <w:sz w:val="22"/>
                <w:szCs w:val="22"/>
                <w:lang w:val="en-IE"/>
              </w:rPr>
              <w:t>(..)</w:t>
            </w:r>
          </w:p>
          <w:p w14:paraId="6705716C" w14:textId="77777777" w:rsidR="00836F66" w:rsidRDefault="00836F66" w:rsidP="00FB5122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7FDA6C90" w14:textId="235A45AF" w:rsidR="00836F66" w:rsidRDefault="00836F66" w:rsidP="00FB5122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>
              <w:rPr>
                <w:rFonts w:ascii="Calibri" w:hAnsi="Calibri" w:cs="Arial"/>
                <w:sz w:val="22"/>
                <w:szCs w:val="22"/>
                <w:lang w:val="en-IE"/>
              </w:rPr>
              <w:t xml:space="preserve">The </w:t>
            </w:r>
            <w:r w:rsidR="005A64A0">
              <w:rPr>
                <w:rFonts w:ascii="Calibri" w:hAnsi="Calibri" w:cs="Arial"/>
                <w:sz w:val="22"/>
                <w:szCs w:val="22"/>
                <w:lang w:val="en-IE"/>
              </w:rPr>
              <w:t xml:space="preserve">new </w:t>
            </w:r>
            <w:r w:rsidR="00473AF3">
              <w:rPr>
                <w:rFonts w:ascii="Calibri" w:hAnsi="Calibri" w:cs="Arial"/>
                <w:sz w:val="22"/>
                <w:szCs w:val="22"/>
                <w:lang w:val="en-IE"/>
              </w:rPr>
              <w:t>Rule R</w:t>
            </w:r>
            <w:r w:rsidR="00517F50" w:rsidRPr="005A64A0">
              <w:rPr>
                <w:rFonts w:ascii="Calibri" w:hAnsi="Calibri" w:cs="Arial"/>
                <w:sz w:val="22"/>
                <w:szCs w:val="22"/>
                <w:lang w:val="en-IE"/>
              </w:rPr>
              <w:t>0533</w:t>
            </w:r>
            <w:r>
              <w:rPr>
                <w:rFonts w:ascii="Calibri" w:hAnsi="Calibri" w:cs="Arial"/>
                <w:sz w:val="22"/>
                <w:szCs w:val="22"/>
                <w:lang w:val="en-IE"/>
              </w:rPr>
              <w:t xml:space="preserve"> will have the following </w:t>
            </w:r>
            <w:r w:rsidR="008B4CED">
              <w:rPr>
                <w:rFonts w:ascii="Calibri" w:hAnsi="Calibri" w:cs="Arial"/>
                <w:sz w:val="22"/>
                <w:szCs w:val="22"/>
                <w:lang w:val="en-IE"/>
              </w:rPr>
              <w:t>wording</w:t>
            </w:r>
            <w:r>
              <w:rPr>
                <w:rFonts w:ascii="Calibri" w:hAnsi="Calibri" w:cs="Arial"/>
                <w:sz w:val="22"/>
                <w:szCs w:val="22"/>
                <w:lang w:val="en-IE"/>
              </w:rPr>
              <w:t>:</w:t>
            </w:r>
          </w:p>
          <w:p w14:paraId="565E1570" w14:textId="77777777" w:rsidR="00A23FC9" w:rsidRPr="008E79F1" w:rsidRDefault="00A23FC9" w:rsidP="00A23FC9">
            <w:pPr>
              <w:pStyle w:val="ListParagraph"/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</w:pPr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R0533:</w:t>
            </w:r>
          </w:p>
          <w:p w14:paraId="72695FC6" w14:textId="77777777" w:rsidR="00A23FC9" w:rsidRPr="008E79F1" w:rsidRDefault="00A23FC9" w:rsidP="00A23FC9">
            <w:pPr>
              <w:pStyle w:val="ListParagraph"/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  <w:lang w:val="en-IE"/>
              </w:rPr>
            </w:pPr>
            <w:r w:rsidRPr="008E79F1"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  <w:lang w:val="en-IE"/>
              </w:rPr>
              <w:t>Technical Description</w:t>
            </w:r>
          </w:p>
          <w:p w14:paraId="4F8C12F5" w14:textId="600C2B54" w:rsidR="00A23FC9" w:rsidRPr="008E79F1" w:rsidRDefault="00A23FC9" w:rsidP="00A23FC9">
            <w:pPr>
              <w:pStyle w:val="ListParagraph"/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</w:pPr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 xml:space="preserve">IF /*/Representative/status is EQUAL to </w:t>
            </w:r>
            <w:r w:rsidR="00F96E80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‘3’</w:t>
            </w:r>
          </w:p>
          <w:p w14:paraId="4BC02DB9" w14:textId="4FA9CA97" w:rsidR="00A23FC9" w:rsidRPr="008E79F1" w:rsidRDefault="00A23FC9" w:rsidP="00A23FC9">
            <w:pPr>
              <w:pStyle w:val="ListParagraph"/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</w:pPr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THEN</w:t>
            </w:r>
            <w:r w:rsidR="00F96E80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 xml:space="preserve"> </w:t>
            </w:r>
            <w:r w:rsidR="00424935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/*/Representative/</w:t>
            </w:r>
            <w:proofErr w:type="spellStart"/>
            <w:r w:rsidR="00424935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identificationNumber</w:t>
            </w:r>
            <w:proofErr w:type="spellEnd"/>
            <w:r w:rsidR="00424935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 xml:space="preserve"> is E</w:t>
            </w:r>
            <w:r w:rsidR="00063ACD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QUAL to /*/</w:t>
            </w:r>
            <w:r w:rsidR="00EA5160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Declarant</w:t>
            </w:r>
            <w:r w:rsidR="00063ACD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/</w:t>
            </w:r>
            <w:proofErr w:type="spellStart"/>
            <w:r w:rsidR="00063ACD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identificationNumber</w:t>
            </w:r>
            <w:proofErr w:type="spellEnd"/>
          </w:p>
          <w:p w14:paraId="6E38838D" w14:textId="0FD5E13F" w:rsidR="00063ACD" w:rsidRPr="008E79F1" w:rsidRDefault="00063ACD" w:rsidP="00A23FC9">
            <w:pPr>
              <w:pStyle w:val="ListParagraph"/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</w:pPr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 xml:space="preserve">ELSE </w:t>
            </w:r>
            <w:r w:rsidR="00235109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/*/Representative/</w:t>
            </w:r>
            <w:proofErr w:type="spellStart"/>
            <w:r w:rsidR="00235109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identificationNumber</w:t>
            </w:r>
            <w:proofErr w:type="spellEnd"/>
            <w:r w:rsidR="00235109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 xml:space="preserve"> is NOT EQUAL to /*/</w:t>
            </w:r>
            <w:r w:rsidR="00EA5160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 xml:space="preserve">Declarant </w:t>
            </w:r>
            <w:r w:rsidR="00235109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/</w:t>
            </w:r>
            <w:proofErr w:type="spellStart"/>
            <w:r w:rsidR="00235109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identificationNumber</w:t>
            </w:r>
            <w:proofErr w:type="spellEnd"/>
          </w:p>
          <w:p w14:paraId="26A7018D" w14:textId="77777777" w:rsidR="00A23FC9" w:rsidRPr="008E79F1" w:rsidRDefault="00A23FC9" w:rsidP="00A23FC9">
            <w:pPr>
              <w:pStyle w:val="ListParagraph"/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</w:pPr>
          </w:p>
          <w:p w14:paraId="6FF354E9" w14:textId="77777777" w:rsidR="00A23FC9" w:rsidRPr="008E79F1" w:rsidRDefault="00A23FC9" w:rsidP="00A23FC9">
            <w:pPr>
              <w:pStyle w:val="ListParagraph"/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</w:rPr>
            </w:pPr>
            <w:r w:rsidRPr="008E79F1"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</w:rPr>
              <w:t>Functional Description</w:t>
            </w:r>
          </w:p>
          <w:p w14:paraId="407506CC" w14:textId="3D96FFB0" w:rsidR="00494F67" w:rsidRPr="008E79F1" w:rsidRDefault="00494F67" w:rsidP="00494F67">
            <w:pPr>
              <w:pStyle w:val="ListParagraph"/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</w:pPr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IF &lt;</w:t>
            </w:r>
            <w:proofErr w:type="spellStart"/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REPRESENTATIVE.Status</w:t>
            </w:r>
            <w:proofErr w:type="spellEnd"/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&gt; is EQUAL to ‘3’</w:t>
            </w:r>
          </w:p>
          <w:p w14:paraId="64928BA3" w14:textId="3A0496B6" w:rsidR="00494F67" w:rsidRPr="008E79F1" w:rsidRDefault="00494F67" w:rsidP="00494F67">
            <w:pPr>
              <w:pStyle w:val="ListParagraph"/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</w:pPr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THEN &lt;</w:t>
            </w:r>
            <w:proofErr w:type="spellStart"/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REPRESENTATIVE.</w:t>
            </w:r>
            <w:r w:rsidR="00BD4D7F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I</w:t>
            </w:r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dentification</w:t>
            </w:r>
            <w:proofErr w:type="spellEnd"/>
            <w:r w:rsidR="00BD4D7F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 xml:space="preserve"> n</w:t>
            </w:r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umber</w:t>
            </w:r>
            <w:r w:rsidR="00BD4D7F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&gt;</w:t>
            </w:r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 xml:space="preserve"> is EQUAL to </w:t>
            </w:r>
            <w:r w:rsidR="00BD4D7F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&lt;</w:t>
            </w:r>
            <w:proofErr w:type="spellStart"/>
            <w:r w:rsidR="00BD4D7F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DECLARANT.I</w:t>
            </w:r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dentification</w:t>
            </w:r>
            <w:proofErr w:type="spellEnd"/>
            <w:r w:rsidR="00BD4D7F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 xml:space="preserve"> n</w:t>
            </w:r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umber</w:t>
            </w:r>
            <w:r w:rsidR="00BD4D7F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&gt;</w:t>
            </w:r>
          </w:p>
          <w:p w14:paraId="6503C9A6" w14:textId="647D1E11" w:rsidR="00494F67" w:rsidRDefault="00494F67" w:rsidP="00494F67">
            <w:pPr>
              <w:pStyle w:val="ListParagraph"/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</w:pPr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 xml:space="preserve">ELSE </w:t>
            </w:r>
            <w:r w:rsidR="00BD4D7F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&lt;</w:t>
            </w:r>
            <w:proofErr w:type="spellStart"/>
            <w:r w:rsidR="00BD4D7F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REPRESENTATIVE.Identification</w:t>
            </w:r>
            <w:proofErr w:type="spellEnd"/>
            <w:r w:rsidR="00BD4D7F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 xml:space="preserve"> number&gt; </w:t>
            </w:r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 xml:space="preserve">is NOT EQUAL to </w:t>
            </w:r>
            <w:r w:rsidR="00BD4D7F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&lt;</w:t>
            </w:r>
            <w:proofErr w:type="spellStart"/>
            <w:r w:rsidR="00BD4D7F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DECLARANT.Identification</w:t>
            </w:r>
            <w:proofErr w:type="spellEnd"/>
            <w:r w:rsidR="00BD4D7F"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 xml:space="preserve"> number&gt;</w:t>
            </w:r>
          </w:p>
          <w:p w14:paraId="3C0C3803" w14:textId="77777777" w:rsidR="004701DC" w:rsidRDefault="004701DC" w:rsidP="00494F67">
            <w:pPr>
              <w:pStyle w:val="ListParagraph"/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</w:pPr>
          </w:p>
          <w:p w14:paraId="14D3BA2E" w14:textId="41C49686" w:rsidR="004701DC" w:rsidRDefault="009746DB" w:rsidP="00494F67">
            <w:pPr>
              <w:pStyle w:val="ListParagraph"/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</w:pPr>
            <w:r w:rsidRPr="00F41C2A">
              <w:rPr>
                <w:rFonts w:ascii="Calibri" w:hAnsi="Calibri" w:cs="Arial"/>
                <w:sz w:val="22"/>
                <w:szCs w:val="22"/>
                <w:lang w:val="en-IE"/>
              </w:rPr>
              <w:t xml:space="preserve">The new guideline </w:t>
            </w:r>
            <w:r w:rsidR="00DB27B8" w:rsidRPr="00F41C2A">
              <w:rPr>
                <w:rFonts w:ascii="Calibri" w:hAnsi="Calibri" w:cs="Arial"/>
                <w:sz w:val="22"/>
                <w:szCs w:val="22"/>
                <w:lang w:val="en-IE"/>
              </w:rPr>
              <w:t>G0550 will have the following wording:</w:t>
            </w:r>
          </w:p>
          <w:p w14:paraId="1D1D591B" w14:textId="2D168BD4" w:rsidR="00DB27B8" w:rsidRPr="008E79F1" w:rsidRDefault="00DB27B8" w:rsidP="00DB27B8">
            <w:pPr>
              <w:pStyle w:val="ListParagraph"/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</w:pPr>
            <w:r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G</w:t>
            </w:r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05</w:t>
            </w:r>
            <w:r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50</w:t>
            </w:r>
            <w:r w:rsidRPr="008E79F1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:</w:t>
            </w:r>
          </w:p>
          <w:p w14:paraId="09F01663" w14:textId="77777777" w:rsidR="00DB27B8" w:rsidRPr="008E79F1" w:rsidRDefault="00DB27B8" w:rsidP="00DB27B8">
            <w:pPr>
              <w:pStyle w:val="ListParagraph"/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  <w:lang w:val="en-IE"/>
              </w:rPr>
            </w:pPr>
            <w:r w:rsidRPr="008E79F1"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  <w:lang w:val="en-IE"/>
              </w:rPr>
              <w:lastRenderedPageBreak/>
              <w:t>Technical Description</w:t>
            </w:r>
          </w:p>
          <w:p w14:paraId="183A6EB5" w14:textId="3B6A8DC5" w:rsidR="00DB27B8" w:rsidRPr="008E79F1" w:rsidRDefault="00DB27B8" w:rsidP="00DB27B8">
            <w:pPr>
              <w:pStyle w:val="ListParagraph"/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</w:pPr>
            <w:r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N/A</w:t>
            </w:r>
          </w:p>
          <w:p w14:paraId="14B5CBA2" w14:textId="77777777" w:rsidR="00DB27B8" w:rsidRPr="008E79F1" w:rsidRDefault="00DB27B8" w:rsidP="00DB27B8">
            <w:pPr>
              <w:pStyle w:val="ListParagraph"/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</w:pPr>
          </w:p>
          <w:p w14:paraId="1D51B579" w14:textId="77777777" w:rsidR="00DB27B8" w:rsidRPr="008E79F1" w:rsidRDefault="00DB27B8" w:rsidP="00DB27B8">
            <w:pPr>
              <w:pStyle w:val="ListParagraph"/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</w:rPr>
            </w:pPr>
            <w:r w:rsidRPr="008E79F1"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</w:rPr>
              <w:t>Functional Description</w:t>
            </w:r>
          </w:p>
          <w:p w14:paraId="46A7B9A4" w14:textId="53EABA3B" w:rsidR="00794769" w:rsidRDefault="006727DA" w:rsidP="00494F67">
            <w:pPr>
              <w:pStyle w:val="ListParagraph"/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</w:pPr>
            <w:r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O</w:t>
            </w:r>
            <w:r w:rsidR="00CD00C8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 xml:space="preserve">nly value ‘2’ </w:t>
            </w:r>
            <w:r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shall be used</w:t>
            </w:r>
            <w:r w:rsidR="00CD00C8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 xml:space="preserve"> for </w:t>
            </w:r>
            <w:r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the case</w:t>
            </w:r>
            <w:r w:rsidR="00877CED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s</w:t>
            </w:r>
            <w:r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 xml:space="preserve"> of Centralised Clearance.</w:t>
            </w:r>
          </w:p>
          <w:p w14:paraId="65BD2E78" w14:textId="77777777" w:rsidR="0038038F" w:rsidRDefault="0038038F" w:rsidP="00494F67">
            <w:pPr>
              <w:pStyle w:val="ListParagraph"/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</w:pPr>
          </w:p>
          <w:p w14:paraId="63922541" w14:textId="520F1C6B" w:rsidR="00794769" w:rsidRPr="00F41C2A" w:rsidRDefault="00794769" w:rsidP="00F41C2A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F41C2A">
              <w:rPr>
                <w:rFonts w:ascii="Calibri" w:hAnsi="Calibri" w:cs="Arial"/>
                <w:sz w:val="22"/>
                <w:szCs w:val="22"/>
                <w:lang w:val="en-IE"/>
              </w:rPr>
              <w:t xml:space="preserve">The following changes will be performed to the messages </w:t>
            </w:r>
            <w:r w:rsidRPr="00F41C2A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CC609C,</w:t>
            </w:r>
            <w:r w:rsidRPr="00E92B37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 CC6</w:t>
            </w:r>
            <w:r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1</w:t>
            </w:r>
            <w:r w:rsidRPr="00E92B37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4C,</w:t>
            </w:r>
            <w:r w:rsidRPr="00F41C2A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 CD601C, CD603C</w:t>
            </w:r>
            <w:r w:rsidRPr="00F41C2A">
              <w:rPr>
                <w:rFonts w:ascii="Calibri" w:hAnsi="Calibri" w:cs="Arial"/>
                <w:sz w:val="22"/>
                <w:szCs w:val="22"/>
                <w:lang w:val="en-IE"/>
              </w:rPr>
              <w:t xml:space="preserve"> as defined below:</w:t>
            </w:r>
          </w:p>
          <w:p w14:paraId="78AC1A82" w14:textId="77777777" w:rsidR="00794769" w:rsidRDefault="00794769" w:rsidP="00794769">
            <w:pPr>
              <w:pStyle w:val="ListParagraph"/>
              <w:numPr>
                <w:ilvl w:val="0"/>
                <w:numId w:val="49"/>
              </w:numPr>
              <w:rPr>
                <w:rFonts w:ascii="Calibri" w:hAnsi="Calibri" w:cs="Arial"/>
                <w:sz w:val="22"/>
                <w:szCs w:val="22"/>
                <w:lang w:val="en-IE"/>
              </w:rPr>
            </w:pPr>
            <w:r>
              <w:rPr>
                <w:rFonts w:ascii="Calibri" w:hAnsi="Calibri" w:cs="Arial"/>
                <w:sz w:val="22"/>
                <w:szCs w:val="22"/>
                <w:lang w:val="en-IE"/>
              </w:rPr>
              <w:t>The Rules R0893 and R0471 shall be detached from Data Items /*/Representative/</w:t>
            </w:r>
            <w:proofErr w:type="spellStart"/>
            <w:r>
              <w:rPr>
                <w:rFonts w:ascii="Calibri" w:hAnsi="Calibri" w:cs="Arial"/>
                <w:sz w:val="22"/>
                <w:szCs w:val="22"/>
                <w:lang w:val="en-IE"/>
              </w:rPr>
              <w:t>identificationNumber</w:t>
            </w:r>
            <w:proofErr w:type="spellEnd"/>
            <w:r>
              <w:rPr>
                <w:rFonts w:ascii="Calibri" w:hAnsi="Calibri" w:cs="Arial"/>
                <w:sz w:val="22"/>
                <w:szCs w:val="22"/>
                <w:lang w:val="en-IE"/>
              </w:rPr>
              <w:t xml:space="preserve"> and /*/Representative/status </w:t>
            </w:r>
            <w:proofErr w:type="gramStart"/>
            <w:r>
              <w:rPr>
                <w:rFonts w:ascii="Calibri" w:hAnsi="Calibri" w:cs="Arial"/>
                <w:sz w:val="22"/>
                <w:szCs w:val="22"/>
                <w:lang w:val="en-IE"/>
              </w:rPr>
              <w:t>respectively;</w:t>
            </w:r>
            <w:proofErr w:type="gramEnd"/>
          </w:p>
          <w:p w14:paraId="38044D42" w14:textId="7B797D81" w:rsidR="00F546C3" w:rsidRPr="00F41C2A" w:rsidRDefault="00794769" w:rsidP="00F546C3">
            <w:pPr>
              <w:pStyle w:val="ListParagraph"/>
              <w:numPr>
                <w:ilvl w:val="0"/>
                <w:numId w:val="49"/>
              </w:numPr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E92B37">
              <w:rPr>
                <w:rFonts w:ascii="Calibri" w:hAnsi="Calibri" w:cs="Arial"/>
                <w:sz w:val="22"/>
                <w:szCs w:val="22"/>
                <w:lang w:val="en-IE"/>
              </w:rPr>
              <w:t>The Rule R0533 shall be created and attached to Data Item /*/Representative/</w:t>
            </w:r>
            <w:proofErr w:type="spellStart"/>
            <w:proofErr w:type="gramStart"/>
            <w:r w:rsidRPr="00E92B37">
              <w:rPr>
                <w:rFonts w:ascii="Calibri" w:hAnsi="Calibri" w:cs="Arial"/>
                <w:sz w:val="22"/>
                <w:szCs w:val="22"/>
                <w:lang w:val="en-IE"/>
              </w:rPr>
              <w:t>identificationNumber</w:t>
            </w:r>
            <w:proofErr w:type="spellEnd"/>
            <w:r w:rsidR="00F546C3">
              <w:rPr>
                <w:rFonts w:ascii="Calibri" w:hAnsi="Calibri" w:cs="Arial"/>
                <w:sz w:val="22"/>
                <w:szCs w:val="22"/>
                <w:lang w:val="en-IE"/>
              </w:rPr>
              <w:t>;</w:t>
            </w:r>
            <w:proofErr w:type="gramEnd"/>
          </w:p>
          <w:p w14:paraId="79FA83AC" w14:textId="77777777" w:rsidR="00794769" w:rsidRDefault="00794769" w:rsidP="00794769">
            <w:pPr>
              <w:pStyle w:val="ListParagraph"/>
              <w:ind w:left="0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E92B37">
              <w:rPr>
                <w:rFonts w:ascii="Calibri" w:hAnsi="Calibri" w:cs="Arial"/>
                <w:sz w:val="22"/>
                <w:szCs w:val="22"/>
                <w:lang w:val="en-IE"/>
              </w:rPr>
              <w:t xml:space="preserve"> </w:t>
            </w:r>
          </w:p>
          <w:p w14:paraId="1A9A66AE" w14:textId="77777777" w:rsidR="00794769" w:rsidRPr="00836F66" w:rsidRDefault="00794769" w:rsidP="00794769">
            <w:pPr>
              <w:pStyle w:val="ListParagraph"/>
              <w:rPr>
                <w:rFonts w:ascii="Calibri" w:hAnsi="Calibri" w:cs="Arial"/>
                <w:b/>
                <w:bCs/>
                <w:sz w:val="22"/>
                <w:szCs w:val="22"/>
                <w:lang w:val="en-IE"/>
              </w:rPr>
            </w:pPr>
            <w:r w:rsidRPr="00836F66">
              <w:rPr>
                <w:rFonts w:ascii="Calibri" w:hAnsi="Calibri" w:cs="Arial"/>
                <w:b/>
                <w:bCs/>
                <w:sz w:val="22"/>
                <w:szCs w:val="22"/>
                <w:lang w:val="en-IE"/>
              </w:rPr>
              <w:t>From:</w:t>
            </w:r>
          </w:p>
          <w:p w14:paraId="3061EB2B" w14:textId="77777777" w:rsidR="00794769" w:rsidRPr="00FB5122" w:rsidRDefault="00794769" w:rsidP="00794769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FB5122">
              <w:rPr>
                <w:rFonts w:ascii="Calibri" w:hAnsi="Calibri" w:cs="Arial"/>
                <w:sz w:val="22"/>
                <w:szCs w:val="22"/>
                <w:lang w:val="en-IE"/>
              </w:rPr>
              <w:t>---EXPORT OPERATION 1x R</w:t>
            </w:r>
          </w:p>
          <w:p w14:paraId="37878ED0" w14:textId="77777777" w:rsidR="00794769" w:rsidRDefault="00794769" w:rsidP="00794769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667E9242" w14:textId="77777777" w:rsidR="00794769" w:rsidRPr="00FB5122" w:rsidRDefault="00794769" w:rsidP="00794769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>
              <w:rPr>
                <w:rFonts w:ascii="Calibri" w:hAnsi="Calibri" w:cs="Arial"/>
                <w:sz w:val="22"/>
                <w:szCs w:val="22"/>
                <w:lang w:val="en-IE"/>
              </w:rPr>
              <w:t>(..)</w:t>
            </w:r>
          </w:p>
          <w:p w14:paraId="20BDDFDF" w14:textId="77777777" w:rsidR="00794769" w:rsidRPr="00540664" w:rsidRDefault="00794769" w:rsidP="00794769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FB5122">
              <w:rPr>
                <w:rFonts w:ascii="Calibri" w:hAnsi="Calibri" w:cs="Arial"/>
                <w:sz w:val="22"/>
                <w:szCs w:val="22"/>
                <w:lang w:val="en-IE"/>
              </w:rPr>
              <w:t xml:space="preserve">---REPRESENTATIVE 1x </w:t>
            </w:r>
            <w:r w:rsidRPr="00540664">
              <w:rPr>
                <w:rFonts w:ascii="Calibri" w:hAnsi="Calibri" w:cs="Arial"/>
                <w:sz w:val="22"/>
                <w:szCs w:val="22"/>
                <w:lang w:val="en-IE"/>
              </w:rPr>
              <w:t>O</w:t>
            </w:r>
          </w:p>
          <w:p w14:paraId="2F422516" w14:textId="77777777" w:rsidR="00794769" w:rsidRPr="009A0F81" w:rsidRDefault="00794769" w:rsidP="00794769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9A0F81">
              <w:rPr>
                <w:rFonts w:ascii="Calibri" w:hAnsi="Calibri" w:cs="Calibri"/>
                <w:sz w:val="22"/>
                <w:szCs w:val="22"/>
                <w:lang w:val="en-IE"/>
              </w:rPr>
              <w:t xml:space="preserve">Identification number R an..17 G0002 </w:t>
            </w:r>
            <w:r w:rsidRPr="00BB439A">
              <w:rPr>
                <w:rFonts w:ascii="Calibri" w:hAnsi="Calibri" w:cs="Calibri"/>
                <w:strike/>
                <w:color w:val="FF0000"/>
                <w:sz w:val="22"/>
                <w:szCs w:val="22"/>
                <w:lang w:val="en-IE"/>
              </w:rPr>
              <w:t>R0893</w:t>
            </w:r>
            <w:r w:rsidRPr="009A0F81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R0995</w:t>
            </w:r>
          </w:p>
          <w:p w14:paraId="179583E1" w14:textId="77777777" w:rsidR="00794769" w:rsidRDefault="00794769" w:rsidP="00794769">
            <w:pPr>
              <w:ind w:left="720"/>
              <w:rPr>
                <w:rFonts w:ascii="Calibri" w:hAnsi="Calibri" w:cs="Calibri"/>
                <w:strike/>
                <w:color w:val="FF0000"/>
                <w:sz w:val="22"/>
                <w:szCs w:val="22"/>
                <w:lang w:val="en-IE"/>
              </w:rPr>
            </w:pPr>
            <w:r w:rsidRPr="009A0F81">
              <w:rPr>
                <w:rFonts w:ascii="Calibri" w:hAnsi="Calibri" w:cs="Calibri"/>
                <w:sz w:val="22"/>
                <w:szCs w:val="22"/>
                <w:lang w:val="en-IE"/>
              </w:rPr>
              <w:t xml:space="preserve">Status R n1 CL094 </w:t>
            </w:r>
            <w:r w:rsidRPr="00BB439A">
              <w:rPr>
                <w:rFonts w:ascii="Calibri" w:hAnsi="Calibri" w:cs="Calibri"/>
                <w:strike/>
                <w:color w:val="FF0000"/>
                <w:sz w:val="22"/>
                <w:szCs w:val="22"/>
                <w:lang w:val="en-IE"/>
              </w:rPr>
              <w:t>R0471</w:t>
            </w:r>
          </w:p>
          <w:p w14:paraId="5DF0FBC5" w14:textId="77777777" w:rsidR="00794769" w:rsidRDefault="00794769" w:rsidP="00794769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00F794C7" w14:textId="77777777" w:rsidR="00794769" w:rsidRDefault="00794769" w:rsidP="00794769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>
              <w:rPr>
                <w:rFonts w:ascii="Calibri" w:hAnsi="Calibri" w:cs="Arial"/>
                <w:sz w:val="22"/>
                <w:szCs w:val="22"/>
                <w:lang w:val="en-IE"/>
              </w:rPr>
              <w:t>(..)</w:t>
            </w:r>
          </w:p>
          <w:p w14:paraId="35135276" w14:textId="77777777" w:rsidR="00794769" w:rsidRDefault="00794769" w:rsidP="00794769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414F4D3D" w14:textId="77777777" w:rsidR="00794769" w:rsidRDefault="00794769" w:rsidP="00794769">
            <w:pPr>
              <w:pStyle w:val="ListParagraph"/>
              <w:rPr>
                <w:rFonts w:ascii="Calibri" w:hAnsi="Calibri" w:cs="Arial"/>
                <w:b/>
                <w:bCs/>
                <w:sz w:val="22"/>
                <w:szCs w:val="22"/>
                <w:lang w:val="en-IE"/>
              </w:rPr>
            </w:pPr>
            <w:r w:rsidRPr="00836F66">
              <w:rPr>
                <w:rFonts w:ascii="Calibri" w:hAnsi="Calibri" w:cs="Arial"/>
                <w:b/>
                <w:bCs/>
                <w:sz w:val="22"/>
                <w:szCs w:val="22"/>
                <w:lang w:val="en-IE"/>
              </w:rPr>
              <w:t>To:</w:t>
            </w:r>
          </w:p>
          <w:p w14:paraId="1A52F05F" w14:textId="77777777" w:rsidR="00794769" w:rsidRPr="00FB5122" w:rsidRDefault="00794769" w:rsidP="00794769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FB5122">
              <w:rPr>
                <w:rFonts w:ascii="Calibri" w:hAnsi="Calibri" w:cs="Arial"/>
                <w:sz w:val="22"/>
                <w:szCs w:val="22"/>
                <w:lang w:val="en-IE"/>
              </w:rPr>
              <w:t>---EXPORT OPERATION 1x R</w:t>
            </w:r>
          </w:p>
          <w:p w14:paraId="7ADC2827" w14:textId="77777777" w:rsidR="00794769" w:rsidRDefault="00794769" w:rsidP="00794769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6AFD507C" w14:textId="77777777" w:rsidR="00794769" w:rsidRPr="00FB5122" w:rsidRDefault="00794769" w:rsidP="00794769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>
              <w:rPr>
                <w:rFonts w:ascii="Calibri" w:hAnsi="Calibri" w:cs="Arial"/>
                <w:sz w:val="22"/>
                <w:szCs w:val="22"/>
                <w:lang w:val="en-IE"/>
              </w:rPr>
              <w:t>(..)</w:t>
            </w:r>
          </w:p>
          <w:p w14:paraId="130589AE" w14:textId="77777777" w:rsidR="00794769" w:rsidRDefault="00794769" w:rsidP="00794769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FB5122">
              <w:rPr>
                <w:rFonts w:ascii="Calibri" w:hAnsi="Calibri" w:cs="Arial"/>
                <w:sz w:val="22"/>
                <w:szCs w:val="22"/>
                <w:lang w:val="en-IE"/>
              </w:rPr>
              <w:t xml:space="preserve">---REPRESENTATIVE 1x </w:t>
            </w:r>
            <w:r>
              <w:rPr>
                <w:rFonts w:ascii="Calibri" w:hAnsi="Calibri" w:cs="Arial"/>
                <w:sz w:val="22"/>
                <w:szCs w:val="22"/>
                <w:lang w:val="en-IE"/>
              </w:rPr>
              <w:t>O</w:t>
            </w:r>
          </w:p>
          <w:p w14:paraId="567F8996" w14:textId="77777777" w:rsidR="00794769" w:rsidRPr="004559FC" w:rsidRDefault="00794769" w:rsidP="00794769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4559FC">
              <w:rPr>
                <w:rFonts w:ascii="Calibri" w:hAnsi="Calibri" w:cs="Arial"/>
                <w:sz w:val="22"/>
                <w:szCs w:val="22"/>
                <w:lang w:val="en-IE"/>
              </w:rPr>
              <w:t>Identification number R an..17 G0002 R0995</w:t>
            </w:r>
            <w:r>
              <w:rPr>
                <w:rFonts w:ascii="Calibri" w:hAnsi="Calibri" w:cs="Arial"/>
                <w:sz w:val="22"/>
                <w:szCs w:val="22"/>
                <w:lang w:val="en-IE"/>
              </w:rPr>
              <w:t xml:space="preserve"> </w:t>
            </w:r>
            <w:r w:rsidRPr="004559FC"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  <w:t>R0533</w:t>
            </w:r>
          </w:p>
          <w:p w14:paraId="75CE343A" w14:textId="77777777" w:rsidR="00794769" w:rsidRPr="004559FC" w:rsidRDefault="00794769" w:rsidP="00794769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4559FC">
              <w:rPr>
                <w:rFonts w:ascii="Calibri" w:hAnsi="Calibri" w:cs="Arial"/>
                <w:sz w:val="22"/>
                <w:szCs w:val="22"/>
                <w:lang w:val="en-IE"/>
              </w:rPr>
              <w:t xml:space="preserve">Status R n1 CL094 </w:t>
            </w:r>
          </w:p>
          <w:p w14:paraId="02B69520" w14:textId="77777777" w:rsidR="00794769" w:rsidRDefault="00794769" w:rsidP="00794769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3183B070" w14:textId="77777777" w:rsidR="00794769" w:rsidRDefault="00794769" w:rsidP="00794769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836F66">
              <w:rPr>
                <w:rFonts w:ascii="Calibri" w:hAnsi="Calibri" w:cs="Arial"/>
                <w:sz w:val="22"/>
                <w:szCs w:val="22"/>
                <w:lang w:val="en-IE"/>
              </w:rPr>
              <w:t>(..)</w:t>
            </w:r>
          </w:p>
          <w:p w14:paraId="60611733" w14:textId="77777777" w:rsidR="00794769" w:rsidRDefault="00794769" w:rsidP="00494F67">
            <w:pPr>
              <w:pStyle w:val="ListParagraph"/>
              <w:rPr>
                <w:rFonts w:ascii="Calibri" w:hAnsi="Calibri" w:cs="Arial"/>
                <w:sz w:val="22"/>
                <w:szCs w:val="22"/>
                <w:highlight w:val="yellow"/>
                <w:lang w:val="en-IE"/>
              </w:rPr>
            </w:pPr>
          </w:p>
          <w:p w14:paraId="76D852F9" w14:textId="77777777" w:rsidR="007B5782" w:rsidRDefault="007B5782" w:rsidP="00494F67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2824E834" w14:textId="158251B5" w:rsidR="00A50115" w:rsidRPr="00E51268" w:rsidRDefault="00DB61B9" w:rsidP="00F41C2A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The</w:t>
            </w:r>
            <w:r w:rsidR="00A50115" w:rsidRPr="00E51268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  <w:proofErr w:type="spellStart"/>
            <w:r w:rsidR="00A50115" w:rsidRPr="00E51268">
              <w:rPr>
                <w:rFonts w:ascii="Calibri" w:hAnsi="Calibri" w:cs="Calibri"/>
                <w:sz w:val="22"/>
                <w:szCs w:val="22"/>
                <w:lang w:val="en-IE"/>
              </w:rPr>
              <w:t>codelist</w:t>
            </w:r>
            <w:proofErr w:type="spellEnd"/>
            <w:r w:rsidR="00A50115" w:rsidRPr="00E51268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“</w:t>
            </w:r>
            <w:r w:rsidR="00A50115" w:rsidRPr="00E51268">
              <w:rPr>
                <w:rFonts w:ascii="Calibri" w:hAnsi="Calibri" w:cs="Calibri"/>
                <w:color w:val="C0504D" w:themeColor="accent2"/>
                <w:sz w:val="22"/>
                <w:szCs w:val="22"/>
                <w:lang w:val="en-IE"/>
              </w:rPr>
              <w:t>CL</w:t>
            </w:r>
            <w:r>
              <w:rPr>
                <w:rFonts w:ascii="Calibri" w:hAnsi="Calibri" w:cs="Calibri"/>
                <w:color w:val="C0504D" w:themeColor="accent2"/>
                <w:sz w:val="22"/>
                <w:szCs w:val="22"/>
                <w:lang w:val="en-IE"/>
              </w:rPr>
              <w:t>094</w:t>
            </w:r>
            <w:r w:rsidR="00A50115" w:rsidRPr="00E51268">
              <w:rPr>
                <w:rFonts w:ascii="Calibri" w:hAnsi="Calibri" w:cs="Calibri"/>
                <w:sz w:val="22"/>
                <w:szCs w:val="22"/>
                <w:lang w:val="en-IE"/>
              </w:rPr>
              <w:t xml:space="preserve">– </w:t>
            </w:r>
            <w:proofErr w:type="spellStart"/>
            <w:r w:rsidR="00771A4C">
              <w:rPr>
                <w:rFonts w:ascii="Calibri" w:hAnsi="Calibri" w:cs="Calibri"/>
                <w:color w:val="000000"/>
                <w:sz w:val="22"/>
                <w:szCs w:val="22"/>
              </w:rPr>
              <w:t>RepresentativeStatusCode</w:t>
            </w:r>
            <w:proofErr w:type="spellEnd"/>
            <w:r w:rsidR="00A50115" w:rsidRPr="00E5126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” </w:t>
            </w:r>
            <w:r w:rsidR="00A50115" w:rsidRPr="00E51268">
              <w:rPr>
                <w:rFonts w:ascii="Calibri" w:hAnsi="Calibri" w:cs="Calibri"/>
                <w:sz w:val="22"/>
                <w:szCs w:val="22"/>
                <w:lang w:val="en-IE"/>
              </w:rPr>
              <w:t xml:space="preserve">shall be </w:t>
            </w:r>
            <w:r w:rsidR="00771A4C">
              <w:rPr>
                <w:rFonts w:ascii="Calibri" w:hAnsi="Calibri" w:cs="Calibri"/>
                <w:sz w:val="22"/>
                <w:szCs w:val="22"/>
                <w:lang w:val="en-IE"/>
              </w:rPr>
              <w:t>updated</w:t>
            </w:r>
            <w:r w:rsidR="00A50115" w:rsidRPr="00E51268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  <w:r w:rsidR="00F10BB4">
              <w:rPr>
                <w:rFonts w:ascii="Calibri" w:hAnsi="Calibri" w:cs="Calibri"/>
                <w:sz w:val="22"/>
                <w:szCs w:val="22"/>
                <w:lang w:val="en-IE"/>
              </w:rPr>
              <w:t>since</w:t>
            </w:r>
            <w:r w:rsidR="006B4A74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the applicable values </w:t>
            </w:r>
            <w:r w:rsidR="00710E35">
              <w:rPr>
                <w:rFonts w:ascii="Calibri" w:hAnsi="Calibri" w:cs="Calibri"/>
                <w:sz w:val="22"/>
                <w:szCs w:val="22"/>
                <w:lang w:val="en-IE"/>
              </w:rPr>
              <w:t xml:space="preserve">for </w:t>
            </w:r>
            <w:proofErr w:type="spellStart"/>
            <w:r w:rsidR="00710E35">
              <w:rPr>
                <w:rFonts w:ascii="Calibri" w:hAnsi="Calibri" w:cs="Calibri"/>
                <w:sz w:val="22"/>
                <w:szCs w:val="22"/>
                <w:lang w:val="en-IE"/>
              </w:rPr>
              <w:t>Representative</w:t>
            </w:r>
            <w:r w:rsidR="00E51268">
              <w:rPr>
                <w:rFonts w:ascii="Calibri" w:hAnsi="Calibri" w:cs="Calibri"/>
                <w:sz w:val="22"/>
                <w:szCs w:val="22"/>
                <w:lang w:val="en-IE"/>
              </w:rPr>
              <w:t>.Status</w:t>
            </w:r>
            <w:proofErr w:type="spellEnd"/>
            <w:r w:rsidR="00E51268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are:</w:t>
            </w:r>
          </w:p>
          <w:p w14:paraId="2AECE3BD" w14:textId="6DEDC4C3" w:rsidR="00A50115" w:rsidRDefault="00E51268" w:rsidP="00A50115">
            <w:pPr>
              <w:pStyle w:val="ListParagraph"/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2</w:t>
            </w:r>
            <w:r w:rsidR="00A50115">
              <w:rPr>
                <w:rFonts w:ascii="Calibri" w:hAnsi="Calibri" w:cs="Calibri"/>
                <w:sz w:val="22"/>
                <w:szCs w:val="22"/>
                <w:lang w:val="en-IE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Representative – direct representation (within the meaning of Article 18(1) of the Code)</w:t>
            </w:r>
          </w:p>
          <w:p w14:paraId="5CE9A320" w14:textId="7EB20AA7" w:rsidR="00A50115" w:rsidRPr="00D76020" w:rsidRDefault="00E51268" w:rsidP="00A50115">
            <w:pPr>
              <w:pStyle w:val="ListParagraph"/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3:</w:t>
            </w:r>
            <w:r w:rsidR="00A50115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  <w:r w:rsidRPr="00E51268">
              <w:rPr>
                <w:rFonts w:ascii="Calibri" w:hAnsi="Calibri" w:cs="Calibri"/>
                <w:sz w:val="22"/>
                <w:szCs w:val="22"/>
                <w:lang w:val="en-IE"/>
              </w:rPr>
              <w:t>Representative – indirect representation (within the meaning of Article 18(1) of the Code)</w:t>
            </w:r>
          </w:p>
          <w:p w14:paraId="0A23D7D2" w14:textId="77777777" w:rsidR="00A50115" w:rsidRDefault="00A50115" w:rsidP="00A50115">
            <w:pPr>
              <w:pStyle w:val="ListParagraph"/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  <w:tbl>
            <w:tblPr>
              <w:tblW w:w="8630" w:type="dxa"/>
              <w:tblInd w:w="446" w:type="dxa"/>
              <w:tblLook w:val="04A0" w:firstRow="1" w:lastRow="0" w:firstColumn="1" w:lastColumn="0" w:noHBand="0" w:noVBand="1"/>
            </w:tblPr>
            <w:tblGrid>
              <w:gridCol w:w="1390"/>
              <w:gridCol w:w="3964"/>
              <w:gridCol w:w="418"/>
              <w:gridCol w:w="2858"/>
            </w:tblGrid>
            <w:tr w:rsidR="00A50115" w14:paraId="1D943EFA" w14:textId="77777777" w:rsidTr="00006506">
              <w:trPr>
                <w:trHeight w:val="288"/>
              </w:trPr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1B5AEC" w14:textId="24DAD05A" w:rsidR="00A50115" w:rsidRPr="00E51268" w:rsidRDefault="00A50115" w:rsidP="00A50115">
                  <w:pPr>
                    <w:jc w:val="center"/>
                    <w:rPr>
                      <w:rFonts w:ascii="Calibri" w:hAnsi="Calibri" w:cs="Calibri"/>
                      <w:strike/>
                      <w:color w:val="FF0000"/>
                      <w:sz w:val="22"/>
                      <w:szCs w:val="22"/>
                    </w:rPr>
                  </w:pPr>
                  <w:r w:rsidRPr="00E51268">
                    <w:rPr>
                      <w:rFonts w:ascii="Calibri" w:hAnsi="Calibri" w:cs="Calibri"/>
                      <w:strike/>
                      <w:color w:val="FF0000"/>
                      <w:sz w:val="22"/>
                      <w:szCs w:val="22"/>
                      <w:lang w:val="en-IE"/>
                    </w:rPr>
                    <w:t>CL</w:t>
                  </w:r>
                  <w:r w:rsidR="00F60BFC" w:rsidRPr="00E51268">
                    <w:rPr>
                      <w:rFonts w:ascii="Calibri" w:hAnsi="Calibri" w:cs="Calibri"/>
                      <w:strike/>
                      <w:color w:val="FF0000"/>
                      <w:sz w:val="22"/>
                      <w:szCs w:val="22"/>
                      <w:lang w:val="en-IE"/>
                    </w:rPr>
                    <w:t>09</w:t>
                  </w:r>
                  <w:r w:rsidRPr="00E51268">
                    <w:rPr>
                      <w:rFonts w:ascii="Calibri" w:hAnsi="Calibri" w:cs="Calibri"/>
                      <w:strike/>
                      <w:color w:val="FF0000"/>
                      <w:sz w:val="22"/>
                      <w:szCs w:val="22"/>
                      <w:lang w:val="en-IE"/>
                    </w:rPr>
                    <w:t>4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7BDC16" w14:textId="0024A01F" w:rsidR="00A50115" w:rsidRPr="00E51268" w:rsidRDefault="00394D52" w:rsidP="00A50115">
                  <w:pPr>
                    <w:rPr>
                      <w:rFonts w:ascii="Calibri" w:hAnsi="Calibri" w:cs="Calibri"/>
                      <w:strike/>
                      <w:color w:val="FF0000"/>
                      <w:sz w:val="22"/>
                      <w:szCs w:val="22"/>
                    </w:rPr>
                  </w:pPr>
                  <w:proofErr w:type="spellStart"/>
                  <w:r w:rsidRPr="00E51268">
                    <w:rPr>
                      <w:rFonts w:ascii="Calibri" w:hAnsi="Calibri" w:cs="Calibri"/>
                      <w:strike/>
                      <w:color w:val="FF0000"/>
                      <w:sz w:val="22"/>
                      <w:szCs w:val="22"/>
                    </w:rPr>
                    <w:t>Representative</w:t>
                  </w:r>
                  <w:r w:rsidR="0005670A" w:rsidRPr="00E51268">
                    <w:rPr>
                      <w:rFonts w:ascii="Calibri" w:hAnsi="Calibri" w:cs="Calibri"/>
                      <w:strike/>
                      <w:color w:val="FF0000"/>
                      <w:sz w:val="22"/>
                      <w:szCs w:val="22"/>
                    </w:rPr>
                    <w:t>StatusCode</w:t>
                  </w:r>
                  <w:proofErr w:type="spellEnd"/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B7155B" w14:textId="1B2CEBB6" w:rsidR="00A50115" w:rsidRPr="00E51268" w:rsidRDefault="00355555" w:rsidP="00A50115">
                  <w:pPr>
                    <w:jc w:val="right"/>
                    <w:rPr>
                      <w:rFonts w:ascii="Calibri" w:hAnsi="Calibri" w:cs="Calibri"/>
                      <w:strike/>
                      <w:color w:val="FF0000"/>
                      <w:sz w:val="22"/>
                      <w:szCs w:val="22"/>
                    </w:rPr>
                  </w:pPr>
                  <w:r w:rsidRPr="00E51268">
                    <w:rPr>
                      <w:rFonts w:ascii="Calibri" w:hAnsi="Calibri" w:cs="Calibri"/>
                      <w:strike/>
                      <w:color w:val="FF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BB03F9" w14:textId="6F416862" w:rsidR="00A50115" w:rsidRPr="00E51268" w:rsidRDefault="003F53F3" w:rsidP="00A50115">
                  <w:pPr>
                    <w:rPr>
                      <w:rFonts w:ascii="Calibri" w:hAnsi="Calibri" w:cs="Calibri"/>
                      <w:strike/>
                      <w:color w:val="FF0000"/>
                      <w:sz w:val="22"/>
                      <w:szCs w:val="22"/>
                      <w:lang w:val="en-US"/>
                    </w:rPr>
                  </w:pPr>
                  <w:r w:rsidRPr="00E51268">
                    <w:rPr>
                      <w:rFonts w:ascii="Calibri" w:hAnsi="Calibri" w:cs="Calibri"/>
                      <w:strike/>
                      <w:color w:val="FF0000"/>
                      <w:sz w:val="22"/>
                      <w:szCs w:val="22"/>
                      <w:lang w:val="en-US"/>
                    </w:rPr>
                    <w:t>Declarant</w:t>
                  </w:r>
                </w:p>
              </w:tc>
            </w:tr>
            <w:tr w:rsidR="00355555" w14:paraId="22724C9F" w14:textId="77777777" w:rsidTr="00006506">
              <w:trPr>
                <w:trHeight w:val="288"/>
              </w:trPr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D3C996" w14:textId="535B7A13" w:rsidR="00355555" w:rsidRPr="00EB3F1D" w:rsidRDefault="00355555" w:rsidP="00355555">
                  <w:pPr>
                    <w:jc w:val="center"/>
                    <w:rPr>
                      <w:rFonts w:ascii="Calibri" w:hAnsi="Calibri" w:cs="Calibri"/>
                      <w:color w:val="C0504D" w:themeColor="accent2"/>
                      <w:sz w:val="22"/>
                      <w:szCs w:val="22"/>
                      <w:lang w:val="en-IE"/>
                    </w:rPr>
                  </w:pPr>
                  <w:r w:rsidRPr="00EB3F1D">
                    <w:rPr>
                      <w:rFonts w:ascii="Calibri" w:hAnsi="Calibri" w:cs="Calibri"/>
                      <w:color w:val="C0504D" w:themeColor="accent2"/>
                      <w:sz w:val="22"/>
                      <w:szCs w:val="22"/>
                      <w:lang w:val="en-IE"/>
                    </w:rPr>
                    <w:t>CL</w:t>
                  </w:r>
                  <w:r>
                    <w:rPr>
                      <w:rFonts w:ascii="Calibri" w:hAnsi="Calibri" w:cs="Calibri"/>
                      <w:color w:val="C0504D" w:themeColor="accent2"/>
                      <w:sz w:val="22"/>
                      <w:szCs w:val="22"/>
                      <w:lang w:val="en-IE"/>
                    </w:rPr>
                    <w:t>094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E94B77" w14:textId="444FDC9B" w:rsidR="00355555" w:rsidRDefault="00355555" w:rsidP="0035555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RepresentativeStatusCode</w:t>
                  </w:r>
                  <w:proofErr w:type="spellEnd"/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011B7A" w14:textId="5B1A0F3C" w:rsidR="00355555" w:rsidRDefault="00355555" w:rsidP="00355555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87EBEA" w14:textId="524876F6" w:rsidR="00355555" w:rsidRPr="00BB581A" w:rsidRDefault="003F53F3" w:rsidP="0035555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Representative</w:t>
                  </w:r>
                  <w:r w:rsidR="000C080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 – direct representation (with</w:t>
                  </w:r>
                  <w:r w:rsidR="00F126F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in the meaning of Article 18(1) of the </w:t>
                  </w:r>
                  <w:r w:rsidR="00E55464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</w:t>
                  </w:r>
                  <w:r w:rsidR="00F126F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ode</w:t>
                  </w:r>
                  <w:r w:rsidR="000C080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)</w:t>
                  </w:r>
                </w:p>
              </w:tc>
            </w:tr>
            <w:tr w:rsidR="00355555" w14:paraId="1953E3E2" w14:textId="77777777" w:rsidTr="00F41C2A">
              <w:trPr>
                <w:trHeight w:val="1178"/>
              </w:trPr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40B64A" w14:textId="5DE835ED" w:rsidR="00355555" w:rsidRDefault="00355555" w:rsidP="00355555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EB3F1D">
                    <w:rPr>
                      <w:rFonts w:ascii="Calibri" w:hAnsi="Calibri" w:cs="Calibri"/>
                      <w:color w:val="C0504D" w:themeColor="accent2"/>
                      <w:sz w:val="22"/>
                      <w:szCs w:val="22"/>
                      <w:lang w:val="en-IE"/>
                    </w:rPr>
                    <w:t>CL</w:t>
                  </w:r>
                  <w:r>
                    <w:rPr>
                      <w:rFonts w:ascii="Calibri" w:hAnsi="Calibri" w:cs="Calibri"/>
                      <w:color w:val="C0504D" w:themeColor="accent2"/>
                      <w:sz w:val="22"/>
                      <w:szCs w:val="22"/>
                      <w:lang w:val="en-IE"/>
                    </w:rPr>
                    <w:t>094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C9E1AEF" w14:textId="02FA63D2" w:rsidR="00355555" w:rsidRDefault="00355555" w:rsidP="0035555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RepresentativeStatusCode</w:t>
                  </w:r>
                  <w:proofErr w:type="spellEnd"/>
                </w:p>
                <w:p w14:paraId="387C2BCD" w14:textId="77777777" w:rsidR="00355555" w:rsidRDefault="00355555" w:rsidP="0035555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A91D4F" w14:textId="0F98D55D" w:rsidR="00355555" w:rsidRDefault="00B41119" w:rsidP="00355555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7F3173" w14:textId="121BEB56" w:rsidR="00E55464" w:rsidRPr="00E55464" w:rsidRDefault="00E55464" w:rsidP="00E554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E55464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Representative –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in</w:t>
                  </w:r>
                  <w:r w:rsidRPr="00E55464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direct representation (within the meaning of Article 18(1) of the Code)</w:t>
                  </w:r>
                </w:p>
                <w:p w14:paraId="08D61E45" w14:textId="69B1365B" w:rsidR="00355555" w:rsidRPr="00BB581A" w:rsidRDefault="00355555" w:rsidP="0035555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440A7D86" w14:textId="6D654B65" w:rsidR="00A23FC9" w:rsidRPr="00F60BFC" w:rsidRDefault="00A23FC9" w:rsidP="00F60BFC">
            <w:pPr>
              <w:pStyle w:val="ListParagraph"/>
              <w:ind w:left="360"/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068C6552" w14:textId="77777777" w:rsidR="00A23FC9" w:rsidRDefault="00A23FC9" w:rsidP="00FB5122">
            <w:pPr>
              <w:pStyle w:val="ListParagraph"/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60379C9E" w14:textId="77777777" w:rsidR="007A6568" w:rsidRDefault="007A6568" w:rsidP="004C13A2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  <w:p w14:paraId="7B120C7E" w14:textId="0DBE1737" w:rsidR="004C13A2" w:rsidRPr="006E5733" w:rsidRDefault="004C13A2" w:rsidP="006E5733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</w:pPr>
            <w:r w:rsidRPr="006E5733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  <w:t>IMPACT ASSESSMENT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  <w:t>:</w:t>
            </w:r>
          </w:p>
          <w:p w14:paraId="5262682B" w14:textId="0B403574" w:rsidR="00CC6262" w:rsidRDefault="00CC6262" w:rsidP="00CC6262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629E31FA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This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RFC-Proposal</w:t>
            </w:r>
            <w:r w:rsidRPr="629E31FA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concerns changes at semantic level in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External Domain</w:t>
            </w:r>
            <w:r w:rsidR="008B6F35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, </w:t>
            </w:r>
            <w:r w:rsidRPr="629E31FA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National </w:t>
            </w:r>
            <w:r w:rsidR="008B6F35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and Common </w:t>
            </w:r>
            <w:r w:rsidRPr="629E31FA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Domain messages. </w:t>
            </w:r>
            <w:r w:rsidR="009216DA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More specifically, </w:t>
            </w:r>
            <w:r w:rsidR="00A83D4F">
              <w:rPr>
                <w:rFonts w:asciiTheme="minorHAnsi" w:hAnsiTheme="minorHAnsi" w:cs="Arial"/>
                <w:sz w:val="22"/>
                <w:szCs w:val="22"/>
                <w:lang w:val="en-US"/>
              </w:rPr>
              <w:t>it proposes the detachment of 2 rules from</w:t>
            </w:r>
            <w:r w:rsidR="008820EC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proofErr w:type="gramStart"/>
            <w:r w:rsidR="008820EC">
              <w:rPr>
                <w:rFonts w:asciiTheme="minorHAnsi" w:hAnsiTheme="minorHAnsi" w:cs="Arial"/>
                <w:sz w:val="22"/>
                <w:szCs w:val="22"/>
                <w:lang w:val="en-US"/>
              </w:rPr>
              <w:t>a number of</w:t>
            </w:r>
            <w:proofErr w:type="gramEnd"/>
            <w:r w:rsidR="008820EC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External</w:t>
            </w:r>
            <w:r w:rsidR="008B6F35">
              <w:rPr>
                <w:rFonts w:asciiTheme="minorHAnsi" w:hAnsiTheme="minorHAnsi" w:cs="Arial"/>
                <w:sz w:val="22"/>
                <w:szCs w:val="22"/>
                <w:lang w:val="en-US"/>
              </w:rPr>
              <w:t>,</w:t>
            </w:r>
            <w:r w:rsidR="008611CE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 w:rsidR="008820EC">
              <w:rPr>
                <w:rFonts w:asciiTheme="minorHAnsi" w:hAnsiTheme="minorHAnsi" w:cs="Arial"/>
                <w:sz w:val="22"/>
                <w:szCs w:val="22"/>
                <w:lang w:val="en-US"/>
              </w:rPr>
              <w:t>National</w:t>
            </w:r>
            <w:r w:rsidR="00AD3E76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 w:rsidR="008B6F35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and Common </w:t>
            </w:r>
            <w:r w:rsidR="008820EC">
              <w:rPr>
                <w:rFonts w:asciiTheme="minorHAnsi" w:hAnsiTheme="minorHAnsi" w:cs="Arial"/>
                <w:sz w:val="22"/>
                <w:szCs w:val="22"/>
                <w:lang w:val="en-US"/>
              </w:rPr>
              <w:t>Domain messages, as well as the creation of a new rule</w:t>
            </w:r>
            <w:r w:rsidR="008B6F35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and </w:t>
            </w:r>
            <w:r w:rsidR="003330ED">
              <w:rPr>
                <w:rFonts w:asciiTheme="minorHAnsi" w:hAnsiTheme="minorHAnsi" w:cs="Arial"/>
                <w:sz w:val="22"/>
                <w:szCs w:val="22"/>
                <w:lang w:val="en-US"/>
              </w:rPr>
              <w:t>a new guideline</w:t>
            </w:r>
            <w:r w:rsidR="008820EC">
              <w:rPr>
                <w:rFonts w:asciiTheme="minorHAnsi" w:hAnsiTheme="minorHAnsi" w:cs="Arial"/>
                <w:sz w:val="22"/>
                <w:szCs w:val="22"/>
                <w:lang w:val="en-US"/>
              </w:rPr>
              <w:t>.</w:t>
            </w:r>
          </w:p>
          <w:p w14:paraId="24430A2C" w14:textId="77777777" w:rsidR="00CC6262" w:rsidRDefault="00CC6262" w:rsidP="00CC6262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629E31FA">
              <w:rPr>
                <w:rFonts w:asciiTheme="minorHAnsi" w:hAnsiTheme="minorHAnsi" w:cs="Arial"/>
                <w:sz w:val="22"/>
                <w:szCs w:val="22"/>
                <w:lang w:val="en-US"/>
              </w:rPr>
              <w:t> </w:t>
            </w:r>
          </w:p>
          <w:p w14:paraId="3AE9F793" w14:textId="05728735" w:rsidR="00CC6262" w:rsidRPr="00DD3B84" w:rsidRDefault="00DD3B84" w:rsidP="00CC6262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Since this RFC-proposal</w:t>
            </w:r>
            <w:r w:rsidR="00915079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affect</w:t>
            </w:r>
            <w:r w:rsidR="00915079">
              <w:rPr>
                <w:rFonts w:asciiTheme="minorHAnsi" w:hAnsiTheme="minorHAnsi" w:cs="Arial"/>
                <w:sz w:val="22"/>
                <w:szCs w:val="22"/>
                <w:lang w:val="en-US"/>
              </w:rPr>
              <w:t>s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the Common Domain, i</w:t>
            </w:r>
            <w:r w:rsidR="00CC6262" w:rsidRPr="629E31FA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t is considered that the change proposed via the current IAR shall be deployed in a </w:t>
            </w:r>
            <w:r w:rsidR="00915079"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val="en-US"/>
              </w:rPr>
              <w:t>Bi</w:t>
            </w:r>
            <w:r w:rsidR="008027A3"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val="en-US"/>
              </w:rPr>
              <w:t>n</w:t>
            </w:r>
            <w:r w:rsidR="00915079"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val="en-US"/>
              </w:rPr>
              <w:t>g</w:t>
            </w:r>
            <w:r w:rsidR="007C7810"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val="en-US"/>
              </w:rPr>
              <w:t xml:space="preserve"> bang approach</w:t>
            </w:r>
            <w:r w:rsidR="00CC6262">
              <w:rPr>
                <w:rFonts w:asciiTheme="minorHAnsi" w:hAnsiTheme="minorHAnsi" w:cs="Arial"/>
                <w:sz w:val="22"/>
                <w:szCs w:val="22"/>
                <w:lang w:val="en-US"/>
              </w:rPr>
              <w:t>.</w:t>
            </w:r>
          </w:p>
          <w:p w14:paraId="29902215" w14:textId="77777777" w:rsidR="004D2D22" w:rsidRPr="00CC6262" w:rsidRDefault="004D2D22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345B9853" w14:textId="5E147A1D" w:rsidR="004D2D22" w:rsidRPr="004D2D22" w:rsidRDefault="004D2D22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Impact on External Domain – </w:t>
            </w:r>
            <w:r w:rsidR="00AF6CF8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Medium</w:t>
            </w:r>
          </w:p>
          <w:p w14:paraId="38EF7DCC" w14:textId="77777777" w:rsidR="004D2D22" w:rsidRPr="004D2D22" w:rsidRDefault="004D2D22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56B9C630" w14:textId="2997E16A" w:rsidR="004D2D22" w:rsidRDefault="004D2D22" w:rsidP="004D2D22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Impact on National Domain – </w:t>
            </w:r>
            <w:r w:rsidR="00AF6CF8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Medium</w:t>
            </w:r>
          </w:p>
          <w:p w14:paraId="66730B6F" w14:textId="77777777" w:rsidR="00783B99" w:rsidRDefault="00783B99" w:rsidP="004D2D22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</w:p>
          <w:p w14:paraId="40E1BC78" w14:textId="49E204F3" w:rsidR="00783B99" w:rsidRDefault="00783B99" w:rsidP="00783B99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Impact on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Common</w:t>
            </w: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 Domain – </w:t>
            </w:r>
            <w:r w:rsidR="003413D7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Low</w:t>
            </w:r>
          </w:p>
          <w:p w14:paraId="485C051E" w14:textId="1322B5F7" w:rsidR="003413D7" w:rsidRDefault="00C05D7E" w:rsidP="00783B99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7313EA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In the </w:t>
            </w:r>
            <w:r w:rsidR="00FC0C24">
              <w:rPr>
                <w:rFonts w:asciiTheme="minorHAnsi" w:hAnsiTheme="minorHAnsi" w:cs="Arial"/>
                <w:sz w:val="22"/>
                <w:szCs w:val="22"/>
                <w:lang w:val="en-US"/>
              </w:rPr>
              <w:t>C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ommon </w:t>
            </w:r>
            <w:r w:rsidR="00FC0C24">
              <w:rPr>
                <w:rFonts w:asciiTheme="minorHAnsi" w:hAnsiTheme="minorHAnsi" w:cs="Arial"/>
                <w:sz w:val="22"/>
                <w:szCs w:val="22"/>
                <w:lang w:val="en-US"/>
              </w:rPr>
              <w:t>Domain messages CD601C and CD603C</w:t>
            </w:r>
            <w:r w:rsidR="00391ED1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, the rules R0471 and R0893 </w:t>
            </w:r>
            <w:r w:rsidR="00F93542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shall be detached </w:t>
            </w:r>
            <w:r w:rsidR="00E768DE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and the rule </w:t>
            </w:r>
            <w:r w:rsidR="008F1B41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R0533 </w:t>
            </w:r>
            <w:r w:rsidR="00117A1E">
              <w:rPr>
                <w:rFonts w:asciiTheme="minorHAnsi" w:hAnsiTheme="minorHAnsi" w:cs="Arial"/>
                <w:sz w:val="22"/>
                <w:szCs w:val="22"/>
                <w:lang w:val="en-US"/>
              </w:rPr>
              <w:t>will</w:t>
            </w:r>
            <w:r w:rsidR="001E4929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be</w:t>
            </w:r>
            <w:r w:rsidR="00117A1E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added. </w:t>
            </w:r>
            <w:r w:rsidR="001E4929">
              <w:rPr>
                <w:rFonts w:asciiTheme="minorHAnsi" w:hAnsiTheme="minorHAnsi" w:cs="Arial"/>
                <w:sz w:val="22"/>
                <w:szCs w:val="22"/>
                <w:lang w:val="en-US"/>
              </w:rPr>
              <w:t>More specifically:</w:t>
            </w:r>
            <w:r w:rsidR="00FC0C24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</w:p>
          <w:p w14:paraId="14197892" w14:textId="27777221" w:rsidR="001E4929" w:rsidRDefault="001E4929" w:rsidP="001E4929">
            <w:pPr>
              <w:pStyle w:val="ListParagraph"/>
              <w:numPr>
                <w:ilvl w:val="1"/>
                <w:numId w:val="47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In case the sender </w:t>
            </w:r>
            <w:r w:rsidR="006F1250">
              <w:rPr>
                <w:rFonts w:asciiTheme="minorHAnsi" w:hAnsiTheme="minorHAnsi" w:cs="Arial"/>
                <w:sz w:val="22"/>
                <w:szCs w:val="22"/>
                <w:lang w:val="en-US"/>
              </w:rPr>
              <w:t>is aligned with the proposed changes</w:t>
            </w:r>
            <w:r w:rsidR="00D5673A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while the receiver is not,</w:t>
            </w:r>
            <w:r w:rsidR="00E0151F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then the </w:t>
            </w:r>
            <w:r w:rsidR="00507673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message might be rejected since </w:t>
            </w:r>
            <w:r w:rsidR="007E6668">
              <w:rPr>
                <w:rFonts w:asciiTheme="minorHAnsi" w:hAnsiTheme="minorHAnsi" w:cs="Arial"/>
                <w:sz w:val="22"/>
                <w:szCs w:val="22"/>
                <w:lang w:val="en-US"/>
              </w:rPr>
              <w:t>value</w:t>
            </w:r>
            <w:r w:rsidR="0077581F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‘3</w:t>
            </w:r>
            <w:r w:rsidR="003C6662">
              <w:rPr>
                <w:rFonts w:asciiTheme="minorHAnsi" w:hAnsiTheme="minorHAnsi" w:cs="Arial"/>
                <w:sz w:val="22"/>
                <w:szCs w:val="22"/>
                <w:lang w:val="en-US"/>
              </w:rPr>
              <w:t>’ (indirect representation)</w:t>
            </w:r>
            <w:r w:rsidR="007E666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 w:rsidR="009C3BA7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is not acceptable on the receiver’s </w:t>
            </w:r>
            <w:proofErr w:type="gramStart"/>
            <w:r w:rsidR="009C3BA7">
              <w:rPr>
                <w:rFonts w:asciiTheme="minorHAnsi" w:hAnsiTheme="minorHAnsi" w:cs="Arial"/>
                <w:sz w:val="22"/>
                <w:szCs w:val="22"/>
                <w:lang w:val="en-US"/>
              </w:rPr>
              <w:t>side;</w:t>
            </w:r>
            <w:proofErr w:type="gramEnd"/>
          </w:p>
          <w:p w14:paraId="4AC9DDBD" w14:textId="14E63CAE" w:rsidR="009C3BA7" w:rsidRPr="007313EA" w:rsidRDefault="009C3BA7" w:rsidP="007313EA">
            <w:pPr>
              <w:pStyle w:val="ListParagraph"/>
              <w:numPr>
                <w:ilvl w:val="1"/>
                <w:numId w:val="47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In case the sender is not </w:t>
            </w:r>
            <w:proofErr w:type="gram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aligned</w:t>
            </w:r>
            <w:proofErr w:type="gramEnd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and the</w:t>
            </w:r>
            <w:r w:rsidR="001934C2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receiver is aligned with the proposed changes, then no message rejection will be occurred since </w:t>
            </w:r>
            <w:r w:rsidR="00910180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the </w:t>
            </w:r>
            <w:r w:rsidR="007F1D86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sender </w:t>
            </w:r>
            <w:r w:rsidR="00A56C82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will use only value ‘2’ </w:t>
            </w:r>
            <w:r w:rsidR="00C4018D">
              <w:rPr>
                <w:rFonts w:asciiTheme="minorHAnsi" w:hAnsiTheme="minorHAnsi" w:cs="Arial"/>
                <w:sz w:val="22"/>
                <w:szCs w:val="22"/>
                <w:lang w:val="en-US"/>
              </w:rPr>
              <w:t>(direct repres</w:t>
            </w:r>
            <w:r w:rsidR="00C46FAF">
              <w:rPr>
                <w:rFonts w:asciiTheme="minorHAnsi" w:hAnsiTheme="minorHAnsi" w:cs="Arial"/>
                <w:sz w:val="22"/>
                <w:szCs w:val="22"/>
                <w:lang w:val="en-US"/>
              </w:rPr>
              <w:t>e</w:t>
            </w:r>
            <w:r w:rsidR="00C4018D">
              <w:rPr>
                <w:rFonts w:asciiTheme="minorHAnsi" w:hAnsiTheme="minorHAnsi" w:cs="Arial"/>
                <w:sz w:val="22"/>
                <w:szCs w:val="22"/>
                <w:lang w:val="en-US"/>
              </w:rPr>
              <w:t>ntation)</w:t>
            </w:r>
            <w:r w:rsidR="00A47B92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which is acceptable by the recipient</w:t>
            </w:r>
            <w:r w:rsidR="00C46FAF">
              <w:rPr>
                <w:rFonts w:asciiTheme="minorHAnsi" w:hAnsiTheme="minorHAnsi" w:cs="Arial"/>
                <w:sz w:val="22"/>
                <w:szCs w:val="22"/>
                <w:lang w:val="en-US"/>
              </w:rPr>
              <w:t>’s side</w:t>
            </w:r>
            <w:r w:rsidR="008144A0">
              <w:rPr>
                <w:rFonts w:asciiTheme="minorHAnsi" w:hAnsiTheme="minorHAnsi" w:cs="Arial"/>
                <w:sz w:val="22"/>
                <w:szCs w:val="22"/>
                <w:lang w:val="en-US"/>
              </w:rPr>
              <w:t>.</w:t>
            </w:r>
          </w:p>
          <w:p w14:paraId="077D88EB" w14:textId="77777777" w:rsidR="002F3538" w:rsidRPr="00800E9B" w:rsidRDefault="002F3538" w:rsidP="00800E9B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65074824" w14:textId="1B1CA158" w:rsidR="00980865" w:rsidRDefault="00980865" w:rsidP="004D2D22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980865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Impact/Consequence/Risk in case of non-implementation</w:t>
            </w:r>
            <w:r w:rsidRPr="00980865">
              <w:rPr>
                <w:rFonts w:ascii="Calibri" w:hAnsi="Calibri" w:cs="Calibri"/>
                <w:b/>
                <w:bCs/>
                <w:sz w:val="22"/>
                <w:szCs w:val="22"/>
              </w:rPr>
              <w:t>:  Yes</w:t>
            </w:r>
          </w:p>
          <w:p w14:paraId="2B3208AE" w14:textId="66AA078C" w:rsidR="00FD0ED0" w:rsidRDefault="00FD0ED0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I</w:t>
            </w:r>
            <w:r w:rsidRPr="00FD0ED0">
              <w:rPr>
                <w:rFonts w:ascii="Calibri" w:hAnsi="Calibri" w:cs="Calibri"/>
                <w:sz w:val="22"/>
                <w:szCs w:val="22"/>
                <w:lang w:val="en-US"/>
              </w:rPr>
              <w:t xml:space="preserve">n case of not implementing the </w:t>
            </w:r>
            <w:r w:rsidR="001511FB">
              <w:rPr>
                <w:rFonts w:ascii="Calibri" w:hAnsi="Calibri" w:cs="Calibri"/>
                <w:sz w:val="22"/>
                <w:szCs w:val="22"/>
                <w:lang w:val="en-US"/>
              </w:rPr>
              <w:t>proposed</w:t>
            </w:r>
            <w:r w:rsidR="008B74F2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887C73" w:rsidRPr="00FD0ED0">
              <w:rPr>
                <w:rFonts w:ascii="Calibri" w:hAnsi="Calibri" w:cs="Calibri"/>
                <w:sz w:val="22"/>
                <w:szCs w:val="22"/>
                <w:lang w:val="en-US"/>
              </w:rPr>
              <w:t>change</w:t>
            </w:r>
            <w:r w:rsidR="00887C73">
              <w:rPr>
                <w:rFonts w:ascii="Calibri" w:hAnsi="Calibri" w:cs="Calibri"/>
                <w:sz w:val="22"/>
                <w:szCs w:val="22"/>
                <w:lang w:val="en-US"/>
              </w:rPr>
              <w:t>s, Indirect</w:t>
            </w:r>
            <w:r w:rsidR="00F76F2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Representation (</w:t>
            </w:r>
            <w:r w:rsidR="00AC0508">
              <w:rPr>
                <w:rFonts w:ascii="Calibri" w:hAnsi="Calibri" w:cs="Calibri"/>
                <w:sz w:val="22"/>
                <w:szCs w:val="22"/>
                <w:lang w:val="en-US"/>
              </w:rPr>
              <w:t>Representative</w:t>
            </w:r>
            <w:r w:rsidR="00BE45D7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information being the same as </w:t>
            </w:r>
            <w:r w:rsidR="004C167E">
              <w:rPr>
                <w:rFonts w:ascii="Calibri" w:hAnsi="Calibri" w:cs="Calibri"/>
                <w:sz w:val="22"/>
                <w:szCs w:val="22"/>
                <w:lang w:val="en-US"/>
              </w:rPr>
              <w:t>Declarant information</w:t>
            </w:r>
            <w:r w:rsidR="00F76F2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) </w:t>
            </w:r>
            <w:r w:rsidR="00360B04">
              <w:rPr>
                <w:rFonts w:ascii="Calibri" w:hAnsi="Calibri" w:cs="Calibri"/>
                <w:sz w:val="22"/>
                <w:szCs w:val="22"/>
                <w:lang w:val="en-US"/>
              </w:rPr>
              <w:t xml:space="preserve">will not be </w:t>
            </w:r>
            <w:r w:rsidR="00834E52">
              <w:rPr>
                <w:rFonts w:ascii="Calibri" w:hAnsi="Calibri" w:cs="Calibri"/>
                <w:sz w:val="22"/>
                <w:szCs w:val="22"/>
                <w:lang w:val="en-US"/>
              </w:rPr>
              <w:t>allowed</w:t>
            </w:r>
            <w:r w:rsidR="00F35BB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to be declared</w:t>
            </w:r>
            <w:r w:rsidR="00D579F6"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</w:p>
          <w:p w14:paraId="0FB3FADE" w14:textId="77777777" w:rsidR="00FD0ED0" w:rsidRPr="004D2D22" w:rsidRDefault="00FD0ED0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4C58DAC6" w14:textId="77777777" w:rsidR="002E296B" w:rsidRPr="008310EE" w:rsidRDefault="004D2D22" w:rsidP="002E296B">
            <w:pPr>
              <w:rPr>
                <w:rFonts w:ascii="Calibri" w:hAnsi="Calibri" w:cs="Calibri"/>
                <w:sz w:val="22"/>
                <w:szCs w:val="22"/>
              </w:rPr>
            </w:pPr>
            <w:r w:rsidRPr="004D2D22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Proposed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applicability in Operations </w:t>
            </w:r>
            <w:r w:rsidRPr="004D2D22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(</w:t>
            </w:r>
            <w:r w:rsidRPr="004D2D22">
              <w:rPr>
                <w:rFonts w:ascii="Calibri" w:hAnsi="Calibri" w:cs="Calibri"/>
                <w:b/>
                <w:bCs/>
                <w:sz w:val="22"/>
                <w:szCs w:val="22"/>
              </w:rPr>
              <w:t>T-ops)</w:t>
            </w:r>
            <w:r w:rsidRPr="004D2D22">
              <w:rPr>
                <w:rFonts w:ascii="Calibri" w:hAnsi="Calibri" w:cs="Calibri"/>
                <w:sz w:val="22"/>
                <w:szCs w:val="22"/>
              </w:rPr>
              <w:t>:</w:t>
            </w:r>
            <w:r w:rsidR="00FE008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B74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E296B">
              <w:rPr>
                <w:rFonts w:ascii="Calibri" w:hAnsi="Calibri" w:cs="Calibri"/>
                <w:sz w:val="22"/>
                <w:szCs w:val="22"/>
              </w:rPr>
              <w:t>27</w:t>
            </w:r>
            <w:r w:rsidR="002E296B" w:rsidRPr="00B607A8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 w:rsidR="002E296B">
              <w:rPr>
                <w:rFonts w:ascii="Calibri" w:hAnsi="Calibri" w:cs="Calibri"/>
                <w:sz w:val="22"/>
                <w:szCs w:val="22"/>
              </w:rPr>
              <w:t xml:space="preserve"> February 2026</w:t>
            </w:r>
          </w:p>
          <w:p w14:paraId="07CDAFAE" w14:textId="77777777" w:rsidR="002E296B" w:rsidRPr="00D423DA" w:rsidRDefault="002E296B" w:rsidP="002E296B">
            <w:pPr>
              <w:rPr>
                <w:rFonts w:ascii="Calibri" w:hAnsi="Calibri" w:cs="Calibri"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Proposed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applicability in CT </w:t>
            </w: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(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>T-CT</w:t>
            </w:r>
            <w:r w:rsidRPr="00D423DA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November 2025</w:t>
            </w:r>
          </w:p>
          <w:p w14:paraId="60049241" w14:textId="111B6A1F" w:rsidR="004D2D22" w:rsidRPr="004D2D22" w:rsidRDefault="002E296B" w:rsidP="002E296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Expected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approval by ECCG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T-CAB)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8373B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Pr="00B916AA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8373B">
              <w:rPr>
                <w:rFonts w:ascii="Calibri" w:hAnsi="Calibri" w:cs="Calibri"/>
                <w:sz w:val="22"/>
                <w:szCs w:val="22"/>
              </w:rPr>
              <w:t>February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2025</w:t>
            </w:r>
          </w:p>
          <w:p w14:paraId="674D7518" w14:textId="321620E4" w:rsidR="0021332C" w:rsidRPr="0021332C" w:rsidRDefault="0021332C" w:rsidP="008B74F2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</w:p>
        </w:tc>
      </w:tr>
    </w:tbl>
    <w:p w14:paraId="3616FC98" w14:textId="77777777" w:rsidR="005B5FCE" w:rsidRPr="004D2D22" w:rsidRDefault="005B5FCE" w:rsidP="005B5FCE">
      <w:pPr>
        <w:rPr>
          <w:rFonts w:asciiTheme="minorHAnsi" w:hAnsiTheme="minorHAnsi" w:cstheme="minorHAnsi"/>
          <w:sz w:val="28"/>
          <w:szCs w:val="28"/>
          <w:lang w:val="en-US" w:eastAsia="x-none"/>
        </w:rPr>
      </w:pPr>
    </w:p>
    <w:p w14:paraId="05B085DF" w14:textId="77777777" w:rsidR="00321A5C" w:rsidRDefault="00321A5C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US"/>
        </w:rPr>
        <w:br w:type="page"/>
      </w:r>
    </w:p>
    <w:p w14:paraId="2AE519A7" w14:textId="5F20BAF1" w:rsidR="005B5FCE" w:rsidRPr="00D90651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l-GR"/>
        </w:rPr>
      </w:pP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 xml:space="preserve">Impact on </w:t>
      </w:r>
      <w:r w:rsidRPr="00D90651">
        <w:rPr>
          <w:rFonts w:asciiTheme="minorHAnsi" w:hAnsiTheme="minorHAnsi" w:cstheme="minorHAnsi"/>
          <w:b/>
          <w:bCs/>
          <w:sz w:val="28"/>
          <w:szCs w:val="28"/>
        </w:rPr>
        <w:t>CI</w:t>
      </w: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 Artefacts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6806"/>
      </w:tblGrid>
      <w:tr w:rsidR="004D2D22" w:rsidRPr="005E7EDB" w14:paraId="2A012929" w14:textId="77777777" w:rsidTr="00405CAE">
        <w:trPr>
          <w:trHeight w:val="40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BC31" w14:textId="602511FE" w:rsidR="004D2D22" w:rsidRPr="006E5733" w:rsidRDefault="004D2D22" w:rsidP="005E3DE6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DDNXA-5.15.</w:t>
            </w:r>
            <w:r w:rsidR="00405CAE"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>-v</w:t>
            </w:r>
            <w:r w:rsidR="00405CAE"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>.00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9B03" w14:textId="28005544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="00816246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6246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="00816246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="00816246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16246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="00816246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53C59B8E" w14:textId="77777777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573"/>
            </w:tblGrid>
            <w:tr w:rsidR="004D2D22" w:rsidRPr="005E7EDB" w14:paraId="554C9F49" w14:textId="77777777" w:rsidTr="005E3DE6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D6BC7" w14:textId="0A844BBF" w:rsidR="004D2D22" w:rsidRPr="00385508" w:rsidRDefault="00E2218E" w:rsidP="005E3DE6">
                  <w:pPr>
                    <w:rPr>
                      <w:rFonts w:ascii="Segoe UI" w:hAnsi="Segoe UI" w:cs="Segoe UI"/>
                      <w:sz w:val="22"/>
                      <w:szCs w:val="22"/>
                    </w:rPr>
                  </w:pPr>
                  <w:r w:rsidRPr="00D90651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Updates as described in section 3.</w:t>
                  </w:r>
                </w:p>
              </w:tc>
            </w:tr>
          </w:tbl>
          <w:p w14:paraId="7787A63B" w14:textId="77777777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D259A" w:rsidRPr="005E7EDB" w14:paraId="75D2E74D" w14:textId="77777777" w:rsidTr="00405CAE">
        <w:trPr>
          <w:trHeight w:val="40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D286" w14:textId="2706271B" w:rsidR="00DD259A" w:rsidRPr="006E5733" w:rsidRDefault="00DD259A" w:rsidP="00DD259A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E0320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PEEDECN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ImpSPEEDECN"/>
            <w:r w:rsidRPr="00AE0320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AE0320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bookmarkEnd w:id="3"/>
            <w:r w:rsidRPr="00AE032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AE0320">
              <w:rPr>
                <w:rFonts w:asciiTheme="minorHAnsi" w:hAnsiTheme="minorHAnsi" w:cs="Arial"/>
                <w:b/>
                <w:sz w:val="22"/>
                <w:szCs w:val="22"/>
                <w:lang w:val="en-US"/>
              </w:rPr>
              <w:t>CSE-v51.8.6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F261" w14:textId="53280B62" w:rsidR="00DD259A" w:rsidRPr="00D90651" w:rsidRDefault="00DD259A" w:rsidP="00DD259A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355D363A" w14:textId="77777777" w:rsidR="00DD259A" w:rsidRPr="00D90651" w:rsidRDefault="00DD259A" w:rsidP="00DD259A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573"/>
            </w:tblGrid>
            <w:tr w:rsidR="00DD259A" w:rsidRPr="00D90651" w14:paraId="2205ACED" w14:textId="77777777" w:rsidTr="00256880">
              <w:tc>
                <w:tcPr>
                  <w:tcW w:w="6573" w:type="dxa"/>
                </w:tcPr>
                <w:p w14:paraId="53F61162" w14:textId="77777777" w:rsidR="00DD259A" w:rsidRPr="00D90651" w:rsidRDefault="00DD259A" w:rsidP="00DD259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 w:rsidRPr="00D90651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Updates as described in section 3.</w:t>
                  </w:r>
                </w:p>
              </w:tc>
            </w:tr>
          </w:tbl>
          <w:p w14:paraId="7097422F" w14:textId="77777777" w:rsidR="00DD259A" w:rsidRPr="004D2D22" w:rsidRDefault="00DD259A" w:rsidP="00DD259A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D259A" w:rsidRPr="005E7EDB" w14:paraId="70FE98CE" w14:textId="77777777" w:rsidTr="00405CAE">
        <w:trPr>
          <w:trHeight w:val="40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C6A4" w14:textId="680755AA" w:rsidR="00DD259A" w:rsidRPr="006E5733" w:rsidRDefault="00DD259A" w:rsidP="00DD259A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E0320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E0320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AE0320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AE032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AE0320">
              <w:rPr>
                <w:rFonts w:asciiTheme="minorHAnsi" w:hAnsiTheme="minorHAnsi" w:cs="Segoe UI"/>
                <w:b/>
                <w:sz w:val="22"/>
                <w:szCs w:val="22"/>
              </w:rPr>
              <w:t>TRP-5.14.0-v1.00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D92B" w14:textId="77777777" w:rsidR="00DD259A" w:rsidRPr="00D90651" w:rsidRDefault="00DD259A" w:rsidP="00DD259A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39CC117A" w14:textId="3F0B96CD" w:rsidR="00DD259A" w:rsidRPr="003D114B" w:rsidRDefault="00DD259A" w:rsidP="00DD259A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06DD3">
              <w:rPr>
                <w:rFonts w:asciiTheme="minorHAnsi" w:hAnsiTheme="minorHAnsi" w:cs="Arial"/>
                <w:bCs/>
                <w:sz w:val="22"/>
                <w:szCs w:val="22"/>
              </w:rPr>
              <w:t>Draft impact on CTP/TRP during the DDNA IAR/RFC proposal: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02"/>
              <w:gridCol w:w="709"/>
              <w:gridCol w:w="4136"/>
            </w:tblGrid>
            <w:tr w:rsidR="00DD259A" w:rsidRPr="003D114B" w14:paraId="1D22073D" w14:textId="77777777" w:rsidTr="00256880">
              <w:tc>
                <w:tcPr>
                  <w:tcW w:w="1502" w:type="dxa"/>
                </w:tcPr>
                <w:p w14:paraId="64C73A67" w14:textId="77777777" w:rsidR="00DD259A" w:rsidRPr="00406DD3" w:rsidRDefault="00DD259A" w:rsidP="00DD259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Updated TC (Partially Passed or Failed if NA not aligned):</w:t>
                  </w:r>
                </w:p>
              </w:tc>
              <w:tc>
                <w:tcPr>
                  <w:tcW w:w="709" w:type="dxa"/>
                </w:tcPr>
                <w:p w14:paraId="4A186D64" w14:textId="77777777" w:rsidR="00DD259A" w:rsidRPr="00406DD3" w:rsidRDefault="00DD259A" w:rsidP="00DD259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2629655A" w14:textId="77777777" w:rsidR="00DD259A" w:rsidRPr="00406DD3" w:rsidRDefault="00DD259A" w:rsidP="00DD259A">
                  <w:pPr>
                    <w:spacing w:before="12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DD259A" w:rsidRPr="003D114B" w14:paraId="0D413713" w14:textId="77777777" w:rsidTr="00256880">
              <w:tc>
                <w:tcPr>
                  <w:tcW w:w="1502" w:type="dxa"/>
                </w:tcPr>
                <w:p w14:paraId="3D7C64F6" w14:textId="77777777" w:rsidR="00DD259A" w:rsidRPr="00406DD3" w:rsidRDefault="00DD259A" w:rsidP="00DD259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Deleted Test Cases:</w:t>
                  </w:r>
                </w:p>
              </w:tc>
              <w:tc>
                <w:tcPr>
                  <w:tcW w:w="709" w:type="dxa"/>
                </w:tcPr>
                <w:p w14:paraId="6839F4E0" w14:textId="77777777" w:rsidR="00DD259A" w:rsidRPr="00406DD3" w:rsidRDefault="00DD259A" w:rsidP="00DD259A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12742878" w14:textId="77777777" w:rsidR="00DD259A" w:rsidRPr="00406DD3" w:rsidRDefault="00DD259A" w:rsidP="00DD259A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DD259A" w:rsidRPr="003D114B" w14:paraId="4AFA8265" w14:textId="77777777" w:rsidTr="00256880">
              <w:tc>
                <w:tcPr>
                  <w:tcW w:w="1502" w:type="dxa"/>
                </w:tcPr>
                <w:p w14:paraId="19EA7F37" w14:textId="77777777" w:rsidR="00DD259A" w:rsidRPr="00406DD3" w:rsidRDefault="00DD259A" w:rsidP="00DD259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New Test Cases:</w:t>
                  </w:r>
                </w:p>
              </w:tc>
              <w:tc>
                <w:tcPr>
                  <w:tcW w:w="709" w:type="dxa"/>
                </w:tcPr>
                <w:p w14:paraId="541F1401" w14:textId="027B93D8" w:rsidR="00DD259A" w:rsidRPr="00406DD3" w:rsidRDefault="008729BB" w:rsidP="00DD259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Yes</w:t>
                  </w:r>
                </w:p>
              </w:tc>
              <w:tc>
                <w:tcPr>
                  <w:tcW w:w="4136" w:type="dxa"/>
                </w:tcPr>
                <w:p w14:paraId="474F5EF4" w14:textId="59E386A8" w:rsidR="00DD259A" w:rsidRPr="00406DD3" w:rsidRDefault="003A55EF" w:rsidP="00DD259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EFE-R0533</w:t>
                  </w:r>
                  <w:r w:rsidR="008729BB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_1</w:t>
                  </w:r>
                </w:p>
              </w:tc>
            </w:tr>
            <w:tr w:rsidR="00DD259A" w:rsidRPr="003D114B" w14:paraId="1DC796BF" w14:textId="77777777" w:rsidTr="00256880">
              <w:tc>
                <w:tcPr>
                  <w:tcW w:w="1502" w:type="dxa"/>
                  <w:tcBorders>
                    <w:bottom w:val="single" w:sz="4" w:space="0" w:color="auto"/>
                  </w:tcBorders>
                </w:tcPr>
                <w:p w14:paraId="076928AC" w14:textId="77777777" w:rsidR="00DD259A" w:rsidRPr="00406DD3" w:rsidRDefault="00DD259A" w:rsidP="00DD259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Updated Drools: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684A0900" w14:textId="500D6604" w:rsidR="00DD259A" w:rsidRPr="00406DD3" w:rsidRDefault="00D30779" w:rsidP="00DD259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Yes</w:t>
                  </w:r>
                </w:p>
              </w:tc>
              <w:tc>
                <w:tcPr>
                  <w:tcW w:w="4136" w:type="dxa"/>
                  <w:tcBorders>
                    <w:bottom w:val="single" w:sz="4" w:space="0" w:color="auto"/>
                  </w:tcBorders>
                </w:tcPr>
                <w:p w14:paraId="7B483FE1" w14:textId="08B1B5ED" w:rsidR="00DD259A" w:rsidRPr="00406DD3" w:rsidRDefault="00D30779" w:rsidP="00DD259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 xml:space="preserve">For implementing </w:t>
                  </w:r>
                  <w:r w:rsidR="00E52F98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the Rule</w:t>
                  </w: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 xml:space="preserve"> R0533</w:t>
                  </w:r>
                  <w:r w:rsidR="009D67A9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.</w:t>
                  </w:r>
                </w:p>
              </w:tc>
            </w:tr>
            <w:tr w:rsidR="00DD259A" w:rsidRPr="003D114B" w14:paraId="125768D9" w14:textId="77777777" w:rsidTr="00256880">
              <w:trPr>
                <w:trHeight w:val="382"/>
              </w:trPr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EEE88B" w14:textId="77777777" w:rsidR="00DD259A" w:rsidRPr="00406DD3" w:rsidRDefault="00DD259A" w:rsidP="00DD259A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Other:</w:t>
                  </w:r>
                </w:p>
              </w:tc>
              <w:tc>
                <w:tcPr>
                  <w:tcW w:w="48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2DF1F4" w14:textId="249CF5E1" w:rsidR="009336D9" w:rsidRDefault="00D30779" w:rsidP="00DD259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Rules</w:t>
                  </w:r>
                  <w:r w:rsidR="00E10401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 mapping </w:t>
                  </w:r>
                  <w:r w:rsidR="004F3C47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update </w:t>
                  </w:r>
                  <w:r w:rsidR="00583089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for </w:t>
                  </w:r>
                  <w:r w:rsidR="009A7346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the detachment of </w:t>
                  </w:r>
                  <w:r w:rsidR="009D67A9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R0471,</w:t>
                  </w:r>
                  <w:r w:rsidR="00940812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 </w:t>
                  </w:r>
                  <w:r w:rsidR="009D67A9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R0893</w:t>
                  </w:r>
                  <w:r w:rsidR="004F3C47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 </w:t>
                  </w:r>
                  <w:r w:rsidR="004E09E3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from the specified messages </w:t>
                  </w:r>
                  <w:r w:rsidR="004F3C47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and </w:t>
                  </w:r>
                  <w:r w:rsidR="00B45305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the</w:t>
                  </w:r>
                  <w:r w:rsidR="004F3C47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 </w:t>
                  </w:r>
                  <w:r w:rsidR="009D67A9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attachment of R0533</w:t>
                  </w:r>
                  <w:r w:rsidR="009336D9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 and G</w:t>
                  </w:r>
                  <w:r w:rsidR="00CF050D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0550</w:t>
                  </w:r>
                  <w:r w:rsidR="004F3C47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.</w:t>
                  </w:r>
                </w:p>
                <w:p w14:paraId="445BD717" w14:textId="72D274E8" w:rsidR="00DD259A" w:rsidRPr="003D114B" w:rsidRDefault="009336D9" w:rsidP="00DD259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Reference Data update </w:t>
                  </w:r>
                  <w:r w:rsidR="00FC7B8B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for the change in CL094.</w:t>
                  </w:r>
                </w:p>
              </w:tc>
            </w:tr>
          </w:tbl>
          <w:p w14:paraId="435D6528" w14:textId="77777777" w:rsidR="00DD259A" w:rsidRPr="004D2D22" w:rsidRDefault="00DD259A" w:rsidP="00DD259A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bookmarkStart w:id="4" w:name="_Hlk121923230"/>
      <w:tr w:rsidR="00213165" w:rsidRPr="004D2D22" w14:paraId="49871D87" w14:textId="77777777" w:rsidTr="00213165">
        <w:trPr>
          <w:trHeight w:val="40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FD0A" w14:textId="77777777" w:rsidR="00213165" w:rsidRPr="006E5733" w:rsidRDefault="00213165" w:rsidP="00256880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DMP Package-v5.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8</w:t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>-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>.00</w:t>
            </w:r>
          </w:p>
          <w:p w14:paraId="21AA36A3" w14:textId="77777777" w:rsidR="00213165" w:rsidRPr="006E5733" w:rsidRDefault="00213165" w:rsidP="00256880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C211" w14:textId="77777777" w:rsidR="00213165" w:rsidRPr="004D2D22" w:rsidRDefault="00213165" w:rsidP="00256880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5D67B827" w14:textId="77777777" w:rsidR="00213165" w:rsidRPr="004D2D22" w:rsidRDefault="00213165" w:rsidP="00256880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73"/>
            </w:tblGrid>
            <w:tr w:rsidR="00213165" w:rsidRPr="005E7EDB" w14:paraId="696E562E" w14:textId="77777777" w:rsidTr="00256880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08FEC" w14:textId="77777777" w:rsidR="00213165" w:rsidRPr="00385508" w:rsidRDefault="00213165" w:rsidP="00256880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385508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n-US"/>
                    </w:rPr>
                    <w:t>Update of ‘AES-Data Mapping-v0.5</w:t>
                  </w: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n-US"/>
                    </w:rPr>
                    <w:t>6</w:t>
                  </w:r>
                  <w:r w:rsidRPr="00385508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n-US"/>
                    </w:rPr>
                    <w:t xml:space="preserve">.xls’ file </w:t>
                  </w: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n-US"/>
                    </w:rPr>
                    <w:t>as per section 3.</w:t>
                  </w:r>
                </w:p>
              </w:tc>
            </w:tr>
          </w:tbl>
          <w:p w14:paraId="48ED0FE2" w14:textId="77777777" w:rsidR="00213165" w:rsidRPr="004D2D22" w:rsidRDefault="00213165" w:rsidP="00213165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4641A440" w14:textId="77777777" w:rsidR="000570D9" w:rsidRDefault="000570D9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US"/>
        </w:rPr>
        <w:br w:type="page"/>
      </w:r>
    </w:p>
    <w:p w14:paraId="4FABCACB" w14:textId="567E4C4A" w:rsidR="005B5FCE" w:rsidRPr="00D90651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>Estimated impact on National Projects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5B5FCE" w:rsidRPr="006B1220" w14:paraId="7525119A" w14:textId="77777777" w:rsidTr="00807AEF">
        <w:trPr>
          <w:trHeight w:val="1768"/>
        </w:trPr>
        <w:tc>
          <w:tcPr>
            <w:tcW w:w="9663" w:type="dxa"/>
          </w:tcPr>
          <w:p w14:paraId="508A4B68" w14:textId="69F22506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Cosmetic   </w:t>
            </w:r>
            <w:r w:rsidR="005B5982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ImpSMART"/>
            <w:r w:rsidR="005B5982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5B5982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bookmarkEnd w:id="5"/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Low    </w:t>
            </w:r>
            <w:r w:rsidR="005B5982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B5982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5B5982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Medium    </w:t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High    </w:t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Very High</w:t>
            </w:r>
          </w:p>
          <w:p w14:paraId="647BBE81" w14:textId="77777777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Ind w:w="47" w:type="dxa"/>
              <w:tblLook w:val="04A0" w:firstRow="1" w:lastRow="0" w:firstColumn="1" w:lastColumn="0" w:noHBand="0" w:noVBand="1"/>
            </w:tblPr>
            <w:tblGrid>
              <w:gridCol w:w="9335"/>
            </w:tblGrid>
            <w:tr w:rsidR="005B5FCE" w14:paraId="40CCBB89" w14:textId="77777777" w:rsidTr="00807AEF">
              <w:trPr>
                <w:trHeight w:val="830"/>
              </w:trPr>
              <w:tc>
                <w:tcPr>
                  <w:tcW w:w="9335" w:type="dxa"/>
                </w:tcPr>
                <w:p w14:paraId="7A484003" w14:textId="408A1366" w:rsidR="005B5FCE" w:rsidRPr="00D90651" w:rsidRDefault="00FF1867" w:rsidP="00095E5E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Creation of new rule R0533</w:t>
                  </w:r>
                  <w:r w:rsidR="00006506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 and new guideline G0550</w:t>
                  </w: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 </w:t>
                  </w:r>
                  <w:r w:rsidR="00460F69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and </w:t>
                  </w:r>
                  <w:r w:rsidR="002F166A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detachment of rules R0471 and R0893</w:t>
                  </w:r>
                  <w:r w:rsidR="002C4565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094347C5" w14:textId="77777777" w:rsidR="005B5FCE" w:rsidRPr="00B62BD3" w:rsidRDefault="005B5FCE" w:rsidP="00095E5E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bookmarkEnd w:id="4"/>
    </w:tbl>
    <w:p w14:paraId="671FF86D" w14:textId="77777777" w:rsidR="005B5FCE" w:rsidRPr="005B5FCE" w:rsidRDefault="005B5FCE" w:rsidP="005B5FCE">
      <w:pPr>
        <w:rPr>
          <w:lang w:eastAsia="x-none"/>
        </w:rPr>
      </w:pPr>
    </w:p>
    <w:p w14:paraId="7C25F606" w14:textId="0089DA74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Document History</w:t>
      </w:r>
    </w:p>
    <w:tbl>
      <w:tblPr>
        <w:tblW w:w="9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"/>
        <w:gridCol w:w="2123"/>
        <w:gridCol w:w="1679"/>
        <w:gridCol w:w="4869"/>
      </w:tblGrid>
      <w:tr w:rsidR="005B5FCE" w:rsidRPr="00074158" w14:paraId="25F648CB" w14:textId="77777777" w:rsidTr="00CF7BB9">
        <w:tc>
          <w:tcPr>
            <w:tcW w:w="4851" w:type="dxa"/>
            <w:gridSpan w:val="3"/>
            <w:shd w:val="clear" w:color="auto" w:fill="D9D9D9"/>
          </w:tcPr>
          <w:p w14:paraId="2E9B271A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  <w:r w:rsidRPr="00074158">
              <w:rPr>
                <w:rFonts w:asciiTheme="minorHAnsi" w:hAnsiTheme="minorHAnsi" w:cs="Arial"/>
                <w:b/>
                <w:bCs/>
              </w:rPr>
              <w:t>Document History</w:t>
            </w:r>
          </w:p>
        </w:tc>
        <w:tc>
          <w:tcPr>
            <w:tcW w:w="4869" w:type="dxa"/>
            <w:shd w:val="clear" w:color="auto" w:fill="D9D9D9"/>
          </w:tcPr>
          <w:p w14:paraId="1137D515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</w:p>
        </w:tc>
      </w:tr>
      <w:tr w:rsidR="005B5FCE" w:rsidRPr="00074158" w14:paraId="0AE7378F" w14:textId="77777777" w:rsidTr="00CF7BB9">
        <w:trPr>
          <w:trHeight w:val="284"/>
        </w:trPr>
        <w:tc>
          <w:tcPr>
            <w:tcW w:w="1049" w:type="dxa"/>
          </w:tcPr>
          <w:p w14:paraId="74535621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Version</w:t>
            </w:r>
          </w:p>
        </w:tc>
        <w:tc>
          <w:tcPr>
            <w:tcW w:w="2123" w:type="dxa"/>
          </w:tcPr>
          <w:p w14:paraId="3C1C2DA5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Status</w:t>
            </w:r>
          </w:p>
        </w:tc>
        <w:tc>
          <w:tcPr>
            <w:tcW w:w="1679" w:type="dxa"/>
          </w:tcPr>
          <w:p w14:paraId="200FDDF2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Date</w:t>
            </w:r>
          </w:p>
        </w:tc>
        <w:tc>
          <w:tcPr>
            <w:tcW w:w="4869" w:type="dxa"/>
          </w:tcPr>
          <w:p w14:paraId="1BC25FF0" w14:textId="77777777" w:rsidR="005B5FCE" w:rsidRPr="00074158" w:rsidRDefault="005B5FCE" w:rsidP="00095E5E">
            <w:pPr>
              <w:spacing w:before="60"/>
              <w:jc w:val="center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i/>
                <w:sz w:val="22"/>
                <w:szCs w:val="22"/>
              </w:rPr>
              <w:t>Comment</w:t>
            </w:r>
          </w:p>
        </w:tc>
      </w:tr>
      <w:tr w:rsidR="005B5FCE" w:rsidRPr="00074158" w14:paraId="4330931D" w14:textId="77777777" w:rsidTr="00CF7BB9">
        <w:trPr>
          <w:trHeight w:val="284"/>
        </w:trPr>
        <w:tc>
          <w:tcPr>
            <w:tcW w:w="1049" w:type="dxa"/>
          </w:tcPr>
          <w:p w14:paraId="634B135B" w14:textId="77777777" w:rsidR="005B5FCE" w:rsidRPr="00D90651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  <w:lang w:val="de-DE"/>
              </w:rPr>
              <w:t>v0.</w:t>
            </w: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10</w:t>
            </w:r>
          </w:p>
        </w:tc>
        <w:tc>
          <w:tcPr>
            <w:tcW w:w="2123" w:type="dxa"/>
          </w:tcPr>
          <w:p w14:paraId="523282EB" w14:textId="3C43138D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</w:rPr>
              <w:t xml:space="preserve">Draft by </w:t>
            </w:r>
            <w:r w:rsidR="00EE7239">
              <w:rPr>
                <w:rFonts w:asciiTheme="minorHAnsi" w:hAnsiTheme="minorHAnsi" w:cs="Arial"/>
                <w:sz w:val="22"/>
                <w:szCs w:val="22"/>
              </w:rPr>
              <w:t>SOFT</w:t>
            </w:r>
            <w:r w:rsidR="00B07DFA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EE7239">
              <w:rPr>
                <w:rFonts w:asciiTheme="minorHAnsi" w:hAnsiTheme="minorHAnsi" w:cs="Arial"/>
                <w:sz w:val="22"/>
                <w:szCs w:val="22"/>
              </w:rPr>
              <w:t>DEV</w:t>
            </w:r>
          </w:p>
        </w:tc>
        <w:tc>
          <w:tcPr>
            <w:tcW w:w="1679" w:type="dxa"/>
          </w:tcPr>
          <w:p w14:paraId="76D54AAF" w14:textId="59D046B7" w:rsidR="005B5FCE" w:rsidRPr="00CF5342" w:rsidRDefault="00EA23CA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</w:t>
            </w:r>
            <w:r w:rsidR="00305C52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</w:t>
            </w:r>
            <w:r w:rsidR="00305C52">
              <w:rPr>
                <w:rFonts w:asciiTheme="minorHAnsi" w:hAnsiTheme="minorHAnsi" w:cs="Arial"/>
                <w:sz w:val="22"/>
                <w:szCs w:val="22"/>
                <w:lang w:val="en-US"/>
              </w:rPr>
              <w:t>01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/202</w:t>
            </w:r>
            <w:r w:rsidR="00B07DFA">
              <w:rPr>
                <w:rFonts w:asciiTheme="minorHAnsi" w:hAnsiTheme="minorHAnsi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4869" w:type="dxa"/>
          </w:tcPr>
          <w:p w14:paraId="6F9F0931" w14:textId="6234834B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First draft prepared by</w:t>
            </w:r>
            <w:r w:rsidR="00A42A5C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A01BEE">
              <w:rPr>
                <w:rFonts w:asciiTheme="minorHAnsi" w:hAnsiTheme="minorHAnsi" w:cs="Arial"/>
                <w:i/>
                <w:sz w:val="22"/>
                <w:szCs w:val="22"/>
              </w:rPr>
              <w:t>SOFT-DEV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.</w:t>
            </w:r>
          </w:p>
        </w:tc>
      </w:tr>
      <w:tr w:rsidR="00FA0FB9" w14:paraId="5B075A14" w14:textId="77777777" w:rsidTr="00FA0FB9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300C" w14:textId="77777777" w:rsidR="00FA0FB9" w:rsidRPr="00FA0FB9" w:rsidRDefault="00FA0FB9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A0FB9">
              <w:rPr>
                <w:rFonts w:asciiTheme="minorHAnsi" w:hAnsiTheme="minorHAnsi" w:cs="Arial"/>
                <w:sz w:val="22"/>
                <w:szCs w:val="22"/>
                <w:lang w:val="en-US"/>
              </w:rPr>
              <w:t>v0.90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130D" w14:textId="77777777" w:rsidR="00FA0FB9" w:rsidRDefault="00FA0FB9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Updated by SOFT-DEV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B9A2" w14:textId="77777777" w:rsidR="00FA0FB9" w:rsidRDefault="00FA0FB9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31/01/2024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4282" w14:textId="06EEDD4D" w:rsidR="00FA0FB9" w:rsidRDefault="00FA0FB9" w:rsidP="00FE3A54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Submitted </w:t>
            </w:r>
            <w:r w:rsidR="00660F88"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 xml:space="preserve">for 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Acceptance to DG TAXUD</w:t>
            </w:r>
          </w:p>
        </w:tc>
      </w:tr>
      <w:tr w:rsidR="00FA0FB9" w14:paraId="22770EFE" w14:textId="77777777" w:rsidTr="00FA0FB9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79DD6" w14:textId="77777777" w:rsidR="00FA0FB9" w:rsidRPr="00FA0FB9" w:rsidRDefault="00FA0FB9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A0FB9">
              <w:rPr>
                <w:rFonts w:asciiTheme="minorHAnsi" w:hAnsiTheme="minorHAnsi" w:cs="Arial"/>
                <w:sz w:val="22"/>
                <w:szCs w:val="22"/>
                <w:lang w:val="en-US"/>
              </w:rPr>
              <w:t>v1.00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FC26" w14:textId="77777777" w:rsidR="00FA0FB9" w:rsidRDefault="00FA0FB9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SfI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to NPM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1CBD" w14:textId="77777777" w:rsidR="00FA0FB9" w:rsidRDefault="00FA0FB9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18/06/2024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5DD2" w14:textId="2EDE75B8" w:rsidR="00FA0FB9" w:rsidRDefault="00FA0FB9" w:rsidP="00FE3A54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Submitted </w:t>
            </w:r>
            <w:r w:rsidR="00660F88"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 xml:space="preserve">for 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consultation to AES NPMs</w:t>
            </w:r>
          </w:p>
        </w:tc>
      </w:tr>
      <w:tr w:rsidR="002E296B" w14:paraId="7732D8D5" w14:textId="77777777" w:rsidTr="00FA0FB9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BE23" w14:textId="050F2D6A" w:rsidR="002E296B" w:rsidRPr="00FA0FB9" w:rsidRDefault="002E296B" w:rsidP="002E296B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v1.10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0899" w14:textId="324DED1D" w:rsidR="002E296B" w:rsidRDefault="002E296B" w:rsidP="002E296B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>SfR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 xml:space="preserve"> to NPM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C527" w14:textId="728E2E73" w:rsidR="002E296B" w:rsidRDefault="002E296B" w:rsidP="002E296B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  <w:t>09/12/2024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8E577" w14:textId="77777777" w:rsidR="002E296B" w:rsidRDefault="002E296B" w:rsidP="002E296B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Updated T-ops, T-CT, T-CAB</w:t>
            </w:r>
          </w:p>
          <w:p w14:paraId="18FB2E7B" w14:textId="2BA7F174" w:rsidR="002E296B" w:rsidRDefault="002E296B" w:rsidP="002E296B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Submitted for NPM review</w:t>
            </w:r>
          </w:p>
        </w:tc>
      </w:tr>
      <w:tr w:rsidR="0028373B" w14:paraId="09AE94C9" w14:textId="77777777" w:rsidTr="00FA0FB9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6466" w14:textId="2D5A2969" w:rsidR="0028373B" w:rsidRDefault="0028373B" w:rsidP="0028373B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v1.20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5EC5" w14:textId="76F379C8" w:rsidR="0028373B" w:rsidRDefault="0028373B" w:rsidP="0028373B">
            <w:pPr>
              <w:spacing w:before="60"/>
              <w:rPr>
                <w:rFonts w:asciiTheme="minorHAnsi" w:hAnsiTheme="minorHAnsi" w:cs="Arial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SfA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to NPM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6A82" w14:textId="7593E949" w:rsidR="0028373B" w:rsidRDefault="0028373B" w:rsidP="0028373B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12/02/2025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98AA2" w14:textId="77777777" w:rsidR="0028373B" w:rsidRDefault="0028373B" w:rsidP="0028373B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Updated T-CAB</w:t>
            </w:r>
          </w:p>
          <w:p w14:paraId="5EE4C6E1" w14:textId="59F83F18" w:rsidR="0028373B" w:rsidRDefault="0028373B" w:rsidP="0028373B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 w:rsidRPr="0075673F">
              <w:rPr>
                <w:rFonts w:asciiTheme="minorHAnsi" w:hAnsiTheme="minorHAnsi" w:cs="Arial"/>
                <w:i/>
                <w:sz w:val="22"/>
                <w:szCs w:val="22"/>
              </w:rPr>
              <w:t xml:space="preserve">Submitted for Acceptance to 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NPM</w:t>
            </w:r>
          </w:p>
        </w:tc>
      </w:tr>
    </w:tbl>
    <w:p w14:paraId="4A4405B1" w14:textId="77777777" w:rsidR="005B5FCE" w:rsidRPr="005B5FCE" w:rsidRDefault="005B5FCE" w:rsidP="00807AEF">
      <w:pPr>
        <w:rPr>
          <w:lang w:eastAsia="x-none"/>
        </w:rPr>
      </w:pPr>
    </w:p>
    <w:sectPr w:rsidR="005B5FCE" w:rsidRPr="005B5FCE" w:rsidSect="004109F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440" w:right="1325" w:bottom="1440" w:left="1418" w:header="720" w:footer="720" w:gutter="0"/>
      <w:pgBorders w:offsetFrom="page">
        <w:top w:val="none" w:sz="0" w:space="0" w:color="095D00" w:shadow="1"/>
        <w:left w:val="none" w:sz="0" w:space="15" w:color="9B0100" w:shadow="1"/>
        <w:bottom w:val="none" w:sz="0" w:space="13" w:color="DF5D00" w:shadow="1"/>
        <w:right w:val="none" w:sz="50" w:space="14" w:color="0000AC" w:shadow="1" w:frame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84C64" w14:textId="77777777" w:rsidR="0024743D" w:rsidRDefault="0024743D" w:rsidP="004D5D73">
      <w:r>
        <w:separator/>
      </w:r>
    </w:p>
  </w:endnote>
  <w:endnote w:type="continuationSeparator" w:id="0">
    <w:p w14:paraId="39ED85FB" w14:textId="77777777" w:rsidR="0024743D" w:rsidRDefault="0024743D" w:rsidP="004D5D73">
      <w:r>
        <w:continuationSeparator/>
      </w:r>
    </w:p>
  </w:endnote>
  <w:endnote w:type="continuationNotice" w:id="1">
    <w:p w14:paraId="07EA0BD3" w14:textId="77777777" w:rsidR="0024743D" w:rsidRDefault="002474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B0752" w14:textId="77777777" w:rsidR="00FA0FB9" w:rsidRDefault="00FA0F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707"/>
      <w:gridCol w:w="1918"/>
    </w:tblGrid>
    <w:tr w:rsidR="00F71118" w:rsidRPr="00C80B22" w14:paraId="0253C7CC" w14:textId="77777777" w:rsidTr="00AB3D5A">
      <w:tc>
        <w:tcPr>
          <w:tcW w:w="7707" w:type="dxa"/>
        </w:tcPr>
        <w:p w14:paraId="725FBF4A" w14:textId="281EC1F2" w:rsidR="00F71118" w:rsidRPr="008F6AFF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1F519A">
            <w:rPr>
              <w:rFonts w:ascii="Arial" w:hAnsi="Arial" w:cs="Arial"/>
              <w:noProof/>
              <w:sz w:val="18"/>
              <w:szCs w:val="22"/>
              <w:lang w:eastAsia="en-US"/>
            </w:rPr>
            <w:t>RFC_AES_0166_SDEV-RFC-IAR-UCCAES2588-v1.20_SfA-NPM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918" w:type="dxa"/>
        </w:tcPr>
        <w:p w14:paraId="5E3A6C26" w14:textId="44C6E884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bookmarkStart w:id="6" w:name="_Ref175030069"/>
          <w:bookmarkStart w:id="7" w:name="_Toc176256264"/>
          <w:bookmarkStart w:id="8" w:name="_Toc268771938"/>
          <w:bookmarkStart w:id="9" w:name="_Ref175030083"/>
        </w:p>
      </w:tc>
    </w:tr>
    <w:bookmarkEnd w:id="6"/>
    <w:bookmarkEnd w:id="7"/>
    <w:bookmarkEnd w:id="8"/>
    <w:bookmarkEnd w:id="9"/>
  </w:tbl>
  <w:p w14:paraId="6324965A" w14:textId="77777777" w:rsidR="00F71118" w:rsidRPr="00C80B22" w:rsidRDefault="00F71118">
    <w:pPr>
      <w:pStyle w:val="Footer"/>
      <w:rPr>
        <w:lang w:val="fr-B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899"/>
      <w:gridCol w:w="1848"/>
    </w:tblGrid>
    <w:tr w:rsidR="00F71118" w:rsidRPr="00C80B22" w14:paraId="2DED1938" w14:textId="77777777" w:rsidTr="00983563">
      <w:tc>
        <w:tcPr>
          <w:tcW w:w="7899" w:type="dxa"/>
        </w:tcPr>
        <w:p w14:paraId="71EC7701" w14:textId="73C5B1C7" w:rsidR="00F71118" w:rsidRPr="009207F9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2F6120">
            <w:rPr>
              <w:rFonts w:ascii="Arial" w:hAnsi="Arial" w:cs="Arial"/>
              <w:noProof/>
              <w:sz w:val="18"/>
              <w:szCs w:val="22"/>
              <w:lang w:eastAsia="en-US"/>
            </w:rPr>
            <w:t>RFC_AES_xxxx_CUSTDEV3-IAR-RTC60125-v0.10.docx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848" w:type="dxa"/>
        </w:tcPr>
        <w:p w14:paraId="179E45EB" w14:textId="016D6189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1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</w:tr>
  </w:tbl>
  <w:p w14:paraId="7BED52CE" w14:textId="77777777" w:rsidR="00F71118" w:rsidRPr="00C80B22" w:rsidRDefault="00F71118">
    <w:pPr>
      <w:pStyle w:val="Footer"/>
      <w:rPr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E4A96" w14:textId="77777777" w:rsidR="0024743D" w:rsidRDefault="0024743D" w:rsidP="004D5D73">
      <w:r>
        <w:separator/>
      </w:r>
    </w:p>
  </w:footnote>
  <w:footnote w:type="continuationSeparator" w:id="0">
    <w:p w14:paraId="23B33AED" w14:textId="77777777" w:rsidR="0024743D" w:rsidRDefault="0024743D" w:rsidP="004D5D73">
      <w:r>
        <w:continuationSeparator/>
      </w:r>
    </w:p>
  </w:footnote>
  <w:footnote w:type="continuationNotice" w:id="1">
    <w:p w14:paraId="43D9D862" w14:textId="77777777" w:rsidR="0024743D" w:rsidRDefault="002474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B8DC5" w14:textId="38DA604C" w:rsidR="00F71118" w:rsidRDefault="00000000">
    <w:pPr>
      <w:pStyle w:val="Header"/>
    </w:pPr>
    <w:r>
      <w:rPr>
        <w:noProof/>
      </w:rPr>
      <w:pict w14:anchorId="3E9A19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5478782" o:spid="_x0000_s1028" type="#_x0000_t136" style="position:absolute;margin-left:0;margin-top:0;width:581.4pt;height:64.6pt;rotation:315;z-index:-251658239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55742" w14:textId="1245D439" w:rsidR="00F71118" w:rsidRDefault="00000000" w:rsidP="00C80B22">
    <w:pPr>
      <w:pStyle w:val="Header"/>
      <w:jc w:val="both"/>
    </w:pPr>
    <w:r>
      <w:rPr>
        <w:noProof/>
      </w:rPr>
      <w:pict w14:anchorId="27235A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5478783" o:spid="_x0000_s1029" type="#_x0000_t136" style="position:absolute;left:0;text-align:left;margin-left:0;margin-top:0;width:581.4pt;height:64.6pt;rotation:315;z-index:-251658238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  <w:r w:rsidR="00F71118">
      <w:rPr>
        <w:noProof/>
        <w:lang w:val="en-US"/>
      </w:rPr>
      <w:tab/>
    </w:r>
    <w:r w:rsidR="00F71118">
      <w:rPr>
        <w:noProof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0C13C" w14:textId="79B5C75A" w:rsidR="00F71118" w:rsidRPr="00C80B22" w:rsidRDefault="00000000" w:rsidP="00871EB2">
    <w:pPr>
      <w:pStyle w:val="Header"/>
    </w:pPr>
    <w:r>
      <w:rPr>
        <w:noProof/>
      </w:rPr>
      <w:pict w14:anchorId="0394AC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5478781" o:spid="_x0000_s1030" type="#_x0000_t136" style="position:absolute;margin-left:0;margin-top:0;width:581.4pt;height:64.6pt;rotation:315;z-index:-251658240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  <w:r w:rsidR="00F71118">
      <w:rPr>
        <w:noProof/>
        <w:lang w:val="fr-BE" w:eastAsia="fr-BE"/>
      </w:rPr>
      <w:drawing>
        <wp:inline distT="0" distB="0" distL="0" distR="0" wp14:anchorId="5E0EE260" wp14:editId="7C0F561C">
          <wp:extent cx="1571625" cy="4476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F7F21"/>
    <w:multiLevelType w:val="hybridMultilevel"/>
    <w:tmpl w:val="BCE090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C2B42"/>
    <w:multiLevelType w:val="hybridMultilevel"/>
    <w:tmpl w:val="452625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C48A6"/>
    <w:multiLevelType w:val="hybridMultilevel"/>
    <w:tmpl w:val="A5ECF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2B5018"/>
    <w:multiLevelType w:val="hybridMultilevel"/>
    <w:tmpl w:val="02B07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810F3"/>
    <w:multiLevelType w:val="hybridMultilevel"/>
    <w:tmpl w:val="F14EB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657BC"/>
    <w:multiLevelType w:val="hybridMultilevel"/>
    <w:tmpl w:val="AEEE6758"/>
    <w:lvl w:ilvl="0" w:tplc="773E257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B65F9"/>
    <w:multiLevelType w:val="hybridMultilevel"/>
    <w:tmpl w:val="4F3875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906A7"/>
    <w:multiLevelType w:val="hybridMultilevel"/>
    <w:tmpl w:val="36E449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27FFB"/>
    <w:multiLevelType w:val="hybridMultilevel"/>
    <w:tmpl w:val="2B26D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E36BA"/>
    <w:multiLevelType w:val="hybridMultilevel"/>
    <w:tmpl w:val="FDBEEF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467B2"/>
    <w:multiLevelType w:val="hybridMultilevel"/>
    <w:tmpl w:val="304A123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C01D3"/>
    <w:multiLevelType w:val="hybridMultilevel"/>
    <w:tmpl w:val="7A860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F29CF"/>
    <w:multiLevelType w:val="hybridMultilevel"/>
    <w:tmpl w:val="8EDAEE6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C3CA2"/>
    <w:multiLevelType w:val="hybridMultilevel"/>
    <w:tmpl w:val="A2123F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B163E8"/>
    <w:multiLevelType w:val="hybridMultilevel"/>
    <w:tmpl w:val="346A56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F78D0"/>
    <w:multiLevelType w:val="hybridMultilevel"/>
    <w:tmpl w:val="15549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704FC"/>
    <w:multiLevelType w:val="hybridMultilevel"/>
    <w:tmpl w:val="95927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152A6"/>
    <w:multiLevelType w:val="hybridMultilevel"/>
    <w:tmpl w:val="15549C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D495A"/>
    <w:multiLevelType w:val="hybridMultilevel"/>
    <w:tmpl w:val="E174AE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3627DF"/>
    <w:multiLevelType w:val="hybridMultilevel"/>
    <w:tmpl w:val="881CF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B6708C"/>
    <w:multiLevelType w:val="hybridMultilevel"/>
    <w:tmpl w:val="52E8FEE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D2661"/>
    <w:multiLevelType w:val="hybridMultilevel"/>
    <w:tmpl w:val="3A56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E84D37"/>
    <w:multiLevelType w:val="hybridMultilevel"/>
    <w:tmpl w:val="F7E4AE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DB16982"/>
    <w:multiLevelType w:val="hybridMultilevel"/>
    <w:tmpl w:val="894A7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A6097"/>
    <w:multiLevelType w:val="hybridMultilevel"/>
    <w:tmpl w:val="3AB0D0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41343"/>
    <w:multiLevelType w:val="hybridMultilevel"/>
    <w:tmpl w:val="039A89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711658"/>
    <w:multiLevelType w:val="hybridMultilevel"/>
    <w:tmpl w:val="CAF6E0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E600FC"/>
    <w:multiLevelType w:val="hybridMultilevel"/>
    <w:tmpl w:val="BF48C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3049D0"/>
    <w:multiLevelType w:val="hybridMultilevel"/>
    <w:tmpl w:val="0344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1F4185"/>
    <w:multiLevelType w:val="hybridMultilevel"/>
    <w:tmpl w:val="15549C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4655B3"/>
    <w:multiLevelType w:val="hybridMultilevel"/>
    <w:tmpl w:val="006CAA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B65501"/>
    <w:multiLevelType w:val="hybridMultilevel"/>
    <w:tmpl w:val="B4223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726978"/>
    <w:multiLevelType w:val="hybridMultilevel"/>
    <w:tmpl w:val="BCE090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B764B0"/>
    <w:multiLevelType w:val="hybridMultilevel"/>
    <w:tmpl w:val="4866F5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59F59A0"/>
    <w:multiLevelType w:val="hybridMultilevel"/>
    <w:tmpl w:val="2A6A8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B22971"/>
    <w:multiLevelType w:val="hybridMultilevel"/>
    <w:tmpl w:val="0846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D43FC6"/>
    <w:multiLevelType w:val="hybridMultilevel"/>
    <w:tmpl w:val="7ACA1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C90157"/>
    <w:multiLevelType w:val="hybridMultilevel"/>
    <w:tmpl w:val="8EDAEE6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551AB"/>
    <w:multiLevelType w:val="hybridMultilevel"/>
    <w:tmpl w:val="98C2B8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7E46C66"/>
    <w:multiLevelType w:val="hybridMultilevel"/>
    <w:tmpl w:val="B07E5264"/>
    <w:lvl w:ilvl="0" w:tplc="18090019">
      <w:start w:val="1"/>
      <w:numFmt w:val="lowerLetter"/>
      <w:lvlText w:val="%1.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8E60785"/>
    <w:multiLevelType w:val="hybridMultilevel"/>
    <w:tmpl w:val="8EDAEE6C"/>
    <w:lvl w:ilvl="0" w:tplc="42D40CC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7B3EFC"/>
    <w:multiLevelType w:val="hybridMultilevel"/>
    <w:tmpl w:val="03AA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671ED"/>
    <w:multiLevelType w:val="hybridMultilevel"/>
    <w:tmpl w:val="9F32EB1C"/>
    <w:lvl w:ilvl="0" w:tplc="3DD0BB9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6B16C5"/>
    <w:multiLevelType w:val="hybridMultilevel"/>
    <w:tmpl w:val="5FBE6F3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A30E7"/>
    <w:multiLevelType w:val="multilevel"/>
    <w:tmpl w:val="73109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8580B66"/>
    <w:multiLevelType w:val="hybridMultilevel"/>
    <w:tmpl w:val="E0E09C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5E7345"/>
    <w:multiLevelType w:val="hybridMultilevel"/>
    <w:tmpl w:val="51442E44"/>
    <w:lvl w:ilvl="0" w:tplc="5AB2B8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6F72B7"/>
    <w:multiLevelType w:val="hybridMultilevel"/>
    <w:tmpl w:val="66D0CC40"/>
    <w:lvl w:ilvl="0" w:tplc="D056EE7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284892">
    <w:abstractNumId w:val="16"/>
  </w:num>
  <w:num w:numId="2" w16cid:durableId="741485961">
    <w:abstractNumId w:val="47"/>
  </w:num>
  <w:num w:numId="3" w16cid:durableId="207423489">
    <w:abstractNumId w:val="35"/>
  </w:num>
  <w:num w:numId="4" w16cid:durableId="1360399699">
    <w:abstractNumId w:val="1"/>
  </w:num>
  <w:num w:numId="5" w16cid:durableId="2056347530">
    <w:abstractNumId w:val="36"/>
  </w:num>
  <w:num w:numId="6" w16cid:durableId="1983924853">
    <w:abstractNumId w:val="44"/>
  </w:num>
  <w:num w:numId="7" w16cid:durableId="82263810">
    <w:abstractNumId w:val="11"/>
  </w:num>
  <w:num w:numId="8" w16cid:durableId="1978218215">
    <w:abstractNumId w:val="7"/>
  </w:num>
  <w:num w:numId="9" w16cid:durableId="157575161">
    <w:abstractNumId w:val="33"/>
  </w:num>
  <w:num w:numId="10" w16cid:durableId="1085342027">
    <w:abstractNumId w:val="20"/>
  </w:num>
  <w:num w:numId="11" w16cid:durableId="1674187831">
    <w:abstractNumId w:val="39"/>
  </w:num>
  <w:num w:numId="12" w16cid:durableId="107043062">
    <w:abstractNumId w:val="31"/>
  </w:num>
  <w:num w:numId="13" w16cid:durableId="484393776">
    <w:abstractNumId w:val="8"/>
  </w:num>
  <w:num w:numId="14" w16cid:durableId="1986623356">
    <w:abstractNumId w:val="3"/>
  </w:num>
  <w:num w:numId="15" w16cid:durableId="651376812">
    <w:abstractNumId w:val="5"/>
  </w:num>
  <w:num w:numId="16" w16cid:durableId="14334040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69915722">
    <w:abstractNumId w:val="21"/>
  </w:num>
  <w:num w:numId="18" w16cid:durableId="1150826290">
    <w:abstractNumId w:val="43"/>
  </w:num>
  <w:num w:numId="19" w16cid:durableId="865749274">
    <w:abstractNumId w:val="0"/>
  </w:num>
  <w:num w:numId="20" w16cid:durableId="388650934">
    <w:abstractNumId w:val="6"/>
  </w:num>
  <w:num w:numId="21" w16cid:durableId="262569186">
    <w:abstractNumId w:val="10"/>
  </w:num>
  <w:num w:numId="22" w16cid:durableId="610094341">
    <w:abstractNumId w:val="40"/>
  </w:num>
  <w:num w:numId="23" w16cid:durableId="640114060">
    <w:abstractNumId w:val="37"/>
  </w:num>
  <w:num w:numId="24" w16cid:durableId="1431898783">
    <w:abstractNumId w:val="12"/>
  </w:num>
  <w:num w:numId="25" w16cid:durableId="396393436">
    <w:abstractNumId w:val="34"/>
  </w:num>
  <w:num w:numId="26" w16cid:durableId="222252589">
    <w:abstractNumId w:val="42"/>
  </w:num>
  <w:num w:numId="27" w16cid:durableId="138426470">
    <w:abstractNumId w:val="32"/>
  </w:num>
  <w:num w:numId="28" w16cid:durableId="869301037">
    <w:abstractNumId w:val="24"/>
  </w:num>
  <w:num w:numId="29" w16cid:durableId="1557546828">
    <w:abstractNumId w:val="14"/>
  </w:num>
  <w:num w:numId="30" w16cid:durableId="1604070566">
    <w:abstractNumId w:val="4"/>
  </w:num>
  <w:num w:numId="31" w16cid:durableId="2117015601">
    <w:abstractNumId w:val="23"/>
  </w:num>
  <w:num w:numId="32" w16cid:durableId="549073422">
    <w:abstractNumId w:val="9"/>
  </w:num>
  <w:num w:numId="33" w16cid:durableId="94252811">
    <w:abstractNumId w:val="45"/>
  </w:num>
  <w:num w:numId="34" w16cid:durableId="1614900723">
    <w:abstractNumId w:val="28"/>
  </w:num>
  <w:num w:numId="35" w16cid:durableId="896476306">
    <w:abstractNumId w:val="26"/>
  </w:num>
  <w:num w:numId="36" w16cid:durableId="2085910198">
    <w:abstractNumId w:val="41"/>
  </w:num>
  <w:num w:numId="37" w16cid:durableId="712929251">
    <w:abstractNumId w:val="19"/>
  </w:num>
  <w:num w:numId="38" w16cid:durableId="85540592">
    <w:abstractNumId w:val="27"/>
  </w:num>
  <w:num w:numId="39" w16cid:durableId="1106846809">
    <w:abstractNumId w:val="18"/>
  </w:num>
  <w:num w:numId="40" w16cid:durableId="1766803414">
    <w:abstractNumId w:val="46"/>
  </w:num>
  <w:num w:numId="41" w16cid:durableId="2003584449">
    <w:abstractNumId w:val="22"/>
  </w:num>
  <w:num w:numId="42" w16cid:durableId="979074862">
    <w:abstractNumId w:val="25"/>
  </w:num>
  <w:num w:numId="43" w16cid:durableId="30501488">
    <w:abstractNumId w:val="38"/>
  </w:num>
  <w:num w:numId="44" w16cid:durableId="465321229">
    <w:abstractNumId w:val="30"/>
  </w:num>
  <w:num w:numId="45" w16cid:durableId="752971026">
    <w:abstractNumId w:val="15"/>
  </w:num>
  <w:num w:numId="46" w16cid:durableId="87622543">
    <w:abstractNumId w:val="13"/>
  </w:num>
  <w:num w:numId="47" w16cid:durableId="1966111905">
    <w:abstractNumId w:val="2"/>
  </w:num>
  <w:num w:numId="48" w16cid:durableId="1419667009">
    <w:abstractNumId w:val="29"/>
  </w:num>
  <w:num w:numId="49" w16cid:durableId="162800124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IRF"/>
  </w:docVars>
  <w:rsids>
    <w:rsidRoot w:val="00C20993"/>
    <w:rsid w:val="000001D5"/>
    <w:rsid w:val="000008DF"/>
    <w:rsid w:val="00001607"/>
    <w:rsid w:val="000017A3"/>
    <w:rsid w:val="00001CCC"/>
    <w:rsid w:val="000021B6"/>
    <w:rsid w:val="000031FB"/>
    <w:rsid w:val="0000358C"/>
    <w:rsid w:val="00003B39"/>
    <w:rsid w:val="00004E4A"/>
    <w:rsid w:val="00004FC9"/>
    <w:rsid w:val="00006506"/>
    <w:rsid w:val="000069BD"/>
    <w:rsid w:val="00006C34"/>
    <w:rsid w:val="00007065"/>
    <w:rsid w:val="00010601"/>
    <w:rsid w:val="00010B98"/>
    <w:rsid w:val="00011ED0"/>
    <w:rsid w:val="00012A1E"/>
    <w:rsid w:val="00014DA3"/>
    <w:rsid w:val="00015C08"/>
    <w:rsid w:val="00016406"/>
    <w:rsid w:val="00017783"/>
    <w:rsid w:val="00017D3C"/>
    <w:rsid w:val="00017FBA"/>
    <w:rsid w:val="0002085A"/>
    <w:rsid w:val="00020FB9"/>
    <w:rsid w:val="00021137"/>
    <w:rsid w:val="000214F8"/>
    <w:rsid w:val="00021E42"/>
    <w:rsid w:val="000229C2"/>
    <w:rsid w:val="00022D10"/>
    <w:rsid w:val="00023B82"/>
    <w:rsid w:val="00023D03"/>
    <w:rsid w:val="000262D3"/>
    <w:rsid w:val="00027E74"/>
    <w:rsid w:val="00030720"/>
    <w:rsid w:val="000309E9"/>
    <w:rsid w:val="00031949"/>
    <w:rsid w:val="000322C1"/>
    <w:rsid w:val="00032EA1"/>
    <w:rsid w:val="000334CA"/>
    <w:rsid w:val="000339F0"/>
    <w:rsid w:val="000347F5"/>
    <w:rsid w:val="00034A3A"/>
    <w:rsid w:val="000358E6"/>
    <w:rsid w:val="00035E08"/>
    <w:rsid w:val="00037ECB"/>
    <w:rsid w:val="0004032F"/>
    <w:rsid w:val="0004278E"/>
    <w:rsid w:val="000433B1"/>
    <w:rsid w:val="000471AA"/>
    <w:rsid w:val="00047869"/>
    <w:rsid w:val="00047A9B"/>
    <w:rsid w:val="000510E2"/>
    <w:rsid w:val="00051966"/>
    <w:rsid w:val="00052DC7"/>
    <w:rsid w:val="000545DB"/>
    <w:rsid w:val="00054EF9"/>
    <w:rsid w:val="00055351"/>
    <w:rsid w:val="00055861"/>
    <w:rsid w:val="0005598A"/>
    <w:rsid w:val="000559A8"/>
    <w:rsid w:val="0005670A"/>
    <w:rsid w:val="0005709F"/>
    <w:rsid w:val="000570D9"/>
    <w:rsid w:val="00057E8A"/>
    <w:rsid w:val="00060B23"/>
    <w:rsid w:val="000612FC"/>
    <w:rsid w:val="00061A20"/>
    <w:rsid w:val="0006231B"/>
    <w:rsid w:val="00062C21"/>
    <w:rsid w:val="0006315C"/>
    <w:rsid w:val="00063ACD"/>
    <w:rsid w:val="000642B6"/>
    <w:rsid w:val="00064430"/>
    <w:rsid w:val="00064B29"/>
    <w:rsid w:val="000655BA"/>
    <w:rsid w:val="00066285"/>
    <w:rsid w:val="000662AD"/>
    <w:rsid w:val="00066ED7"/>
    <w:rsid w:val="000678D1"/>
    <w:rsid w:val="00070A68"/>
    <w:rsid w:val="00070D11"/>
    <w:rsid w:val="00070EB2"/>
    <w:rsid w:val="00071310"/>
    <w:rsid w:val="00071450"/>
    <w:rsid w:val="0007337A"/>
    <w:rsid w:val="00074158"/>
    <w:rsid w:val="00074CCC"/>
    <w:rsid w:val="00075F16"/>
    <w:rsid w:val="000775A8"/>
    <w:rsid w:val="00077C9A"/>
    <w:rsid w:val="00077FA1"/>
    <w:rsid w:val="000809E2"/>
    <w:rsid w:val="00083EA1"/>
    <w:rsid w:val="000844D5"/>
    <w:rsid w:val="00085ECB"/>
    <w:rsid w:val="00086235"/>
    <w:rsid w:val="00086DFA"/>
    <w:rsid w:val="000900D6"/>
    <w:rsid w:val="000901DC"/>
    <w:rsid w:val="00090883"/>
    <w:rsid w:val="00090ABD"/>
    <w:rsid w:val="00091FFA"/>
    <w:rsid w:val="00092610"/>
    <w:rsid w:val="00094309"/>
    <w:rsid w:val="00094797"/>
    <w:rsid w:val="00094CA3"/>
    <w:rsid w:val="00094F4E"/>
    <w:rsid w:val="00095491"/>
    <w:rsid w:val="00095586"/>
    <w:rsid w:val="00095E5E"/>
    <w:rsid w:val="0009726D"/>
    <w:rsid w:val="000A02F0"/>
    <w:rsid w:val="000A056A"/>
    <w:rsid w:val="000A0717"/>
    <w:rsid w:val="000A2416"/>
    <w:rsid w:val="000A30D9"/>
    <w:rsid w:val="000A355F"/>
    <w:rsid w:val="000A3DBB"/>
    <w:rsid w:val="000A461E"/>
    <w:rsid w:val="000A494E"/>
    <w:rsid w:val="000A52D0"/>
    <w:rsid w:val="000A715F"/>
    <w:rsid w:val="000A7DDE"/>
    <w:rsid w:val="000B1295"/>
    <w:rsid w:val="000B1A64"/>
    <w:rsid w:val="000B1CC0"/>
    <w:rsid w:val="000B22A3"/>
    <w:rsid w:val="000B2B28"/>
    <w:rsid w:val="000B2F5B"/>
    <w:rsid w:val="000B4054"/>
    <w:rsid w:val="000B5466"/>
    <w:rsid w:val="000B56FD"/>
    <w:rsid w:val="000B6020"/>
    <w:rsid w:val="000B6765"/>
    <w:rsid w:val="000B6770"/>
    <w:rsid w:val="000C0175"/>
    <w:rsid w:val="000C0807"/>
    <w:rsid w:val="000C131E"/>
    <w:rsid w:val="000C34BB"/>
    <w:rsid w:val="000C35A5"/>
    <w:rsid w:val="000C376E"/>
    <w:rsid w:val="000C4038"/>
    <w:rsid w:val="000C5688"/>
    <w:rsid w:val="000C587D"/>
    <w:rsid w:val="000C602D"/>
    <w:rsid w:val="000C6565"/>
    <w:rsid w:val="000C6A0F"/>
    <w:rsid w:val="000C6E54"/>
    <w:rsid w:val="000C6EEF"/>
    <w:rsid w:val="000C6F98"/>
    <w:rsid w:val="000C7052"/>
    <w:rsid w:val="000C7332"/>
    <w:rsid w:val="000C79AE"/>
    <w:rsid w:val="000D0063"/>
    <w:rsid w:val="000D0F3F"/>
    <w:rsid w:val="000D16B2"/>
    <w:rsid w:val="000D1DCF"/>
    <w:rsid w:val="000D4D82"/>
    <w:rsid w:val="000D56BE"/>
    <w:rsid w:val="000D5EB1"/>
    <w:rsid w:val="000D639E"/>
    <w:rsid w:val="000D6405"/>
    <w:rsid w:val="000D6CCE"/>
    <w:rsid w:val="000D6ED8"/>
    <w:rsid w:val="000D78E2"/>
    <w:rsid w:val="000E00DB"/>
    <w:rsid w:val="000E0330"/>
    <w:rsid w:val="000E0DA8"/>
    <w:rsid w:val="000E175C"/>
    <w:rsid w:val="000E1C54"/>
    <w:rsid w:val="000E1C55"/>
    <w:rsid w:val="000E3046"/>
    <w:rsid w:val="000E3572"/>
    <w:rsid w:val="000E35E7"/>
    <w:rsid w:val="000E44B8"/>
    <w:rsid w:val="000E4609"/>
    <w:rsid w:val="000E47C5"/>
    <w:rsid w:val="000E7226"/>
    <w:rsid w:val="000E77C0"/>
    <w:rsid w:val="000E78E6"/>
    <w:rsid w:val="000F216C"/>
    <w:rsid w:val="000F5BC8"/>
    <w:rsid w:val="000F6C7E"/>
    <w:rsid w:val="000F74D0"/>
    <w:rsid w:val="000F7A07"/>
    <w:rsid w:val="00100BBB"/>
    <w:rsid w:val="00100DA1"/>
    <w:rsid w:val="0010142C"/>
    <w:rsid w:val="00101F12"/>
    <w:rsid w:val="00102E62"/>
    <w:rsid w:val="0010323D"/>
    <w:rsid w:val="00103E85"/>
    <w:rsid w:val="001052B7"/>
    <w:rsid w:val="00106FE0"/>
    <w:rsid w:val="001077B4"/>
    <w:rsid w:val="001078D9"/>
    <w:rsid w:val="0011104C"/>
    <w:rsid w:val="00111893"/>
    <w:rsid w:val="0011293C"/>
    <w:rsid w:val="00114303"/>
    <w:rsid w:val="00114DA8"/>
    <w:rsid w:val="00115277"/>
    <w:rsid w:val="00115C80"/>
    <w:rsid w:val="00116BF2"/>
    <w:rsid w:val="00116D54"/>
    <w:rsid w:val="00117A1E"/>
    <w:rsid w:val="0012131E"/>
    <w:rsid w:val="001239E5"/>
    <w:rsid w:val="00123CEA"/>
    <w:rsid w:val="0012401D"/>
    <w:rsid w:val="001249FA"/>
    <w:rsid w:val="00124F63"/>
    <w:rsid w:val="00125792"/>
    <w:rsid w:val="00125B22"/>
    <w:rsid w:val="00125C62"/>
    <w:rsid w:val="0012740D"/>
    <w:rsid w:val="00127AD0"/>
    <w:rsid w:val="00130FE3"/>
    <w:rsid w:val="00131359"/>
    <w:rsid w:val="00131CEE"/>
    <w:rsid w:val="00133A10"/>
    <w:rsid w:val="0013488C"/>
    <w:rsid w:val="00135387"/>
    <w:rsid w:val="001353AC"/>
    <w:rsid w:val="0013661B"/>
    <w:rsid w:val="001370C6"/>
    <w:rsid w:val="001411C1"/>
    <w:rsid w:val="0014201B"/>
    <w:rsid w:val="001420B2"/>
    <w:rsid w:val="0014449D"/>
    <w:rsid w:val="001446E2"/>
    <w:rsid w:val="00145B0D"/>
    <w:rsid w:val="00146364"/>
    <w:rsid w:val="00147C68"/>
    <w:rsid w:val="001503A7"/>
    <w:rsid w:val="0015064E"/>
    <w:rsid w:val="00150D11"/>
    <w:rsid w:val="001510F8"/>
    <w:rsid w:val="001511FB"/>
    <w:rsid w:val="00153E8E"/>
    <w:rsid w:val="001550D7"/>
    <w:rsid w:val="00155A5E"/>
    <w:rsid w:val="00155E57"/>
    <w:rsid w:val="001570D3"/>
    <w:rsid w:val="0015720D"/>
    <w:rsid w:val="00157386"/>
    <w:rsid w:val="00157AF6"/>
    <w:rsid w:val="00157C2F"/>
    <w:rsid w:val="00160190"/>
    <w:rsid w:val="00161053"/>
    <w:rsid w:val="00161F84"/>
    <w:rsid w:val="00162317"/>
    <w:rsid w:val="001624A0"/>
    <w:rsid w:val="0016278D"/>
    <w:rsid w:val="00162981"/>
    <w:rsid w:val="00163852"/>
    <w:rsid w:val="00163B52"/>
    <w:rsid w:val="00164E27"/>
    <w:rsid w:val="00165001"/>
    <w:rsid w:val="00165827"/>
    <w:rsid w:val="00165AA3"/>
    <w:rsid w:val="0016605C"/>
    <w:rsid w:val="00166176"/>
    <w:rsid w:val="00166DCB"/>
    <w:rsid w:val="0017086A"/>
    <w:rsid w:val="00171C1A"/>
    <w:rsid w:val="00171E75"/>
    <w:rsid w:val="001750B4"/>
    <w:rsid w:val="00175A79"/>
    <w:rsid w:val="00180F9A"/>
    <w:rsid w:val="001818BB"/>
    <w:rsid w:val="00181972"/>
    <w:rsid w:val="00181E6C"/>
    <w:rsid w:val="0018388A"/>
    <w:rsid w:val="00185A9F"/>
    <w:rsid w:val="0018664D"/>
    <w:rsid w:val="001878C2"/>
    <w:rsid w:val="00190364"/>
    <w:rsid w:val="001909E0"/>
    <w:rsid w:val="001910D8"/>
    <w:rsid w:val="001911D5"/>
    <w:rsid w:val="0019151E"/>
    <w:rsid w:val="00192832"/>
    <w:rsid w:val="001934C2"/>
    <w:rsid w:val="00193E24"/>
    <w:rsid w:val="0019490C"/>
    <w:rsid w:val="00194F2F"/>
    <w:rsid w:val="001957D4"/>
    <w:rsid w:val="00195887"/>
    <w:rsid w:val="00196023"/>
    <w:rsid w:val="001962B7"/>
    <w:rsid w:val="001965AA"/>
    <w:rsid w:val="00196F05"/>
    <w:rsid w:val="001A0063"/>
    <w:rsid w:val="001A303D"/>
    <w:rsid w:val="001A3426"/>
    <w:rsid w:val="001A34F3"/>
    <w:rsid w:val="001A3B6E"/>
    <w:rsid w:val="001A4C97"/>
    <w:rsid w:val="001A4D7B"/>
    <w:rsid w:val="001A5428"/>
    <w:rsid w:val="001A59D6"/>
    <w:rsid w:val="001A5CA9"/>
    <w:rsid w:val="001A7C49"/>
    <w:rsid w:val="001A7DAD"/>
    <w:rsid w:val="001B2977"/>
    <w:rsid w:val="001B582E"/>
    <w:rsid w:val="001B5876"/>
    <w:rsid w:val="001B6C1D"/>
    <w:rsid w:val="001C2E11"/>
    <w:rsid w:val="001C3807"/>
    <w:rsid w:val="001C3DEA"/>
    <w:rsid w:val="001C49E7"/>
    <w:rsid w:val="001C4DE7"/>
    <w:rsid w:val="001C6044"/>
    <w:rsid w:val="001C6752"/>
    <w:rsid w:val="001C7DF6"/>
    <w:rsid w:val="001D01A8"/>
    <w:rsid w:val="001D03B9"/>
    <w:rsid w:val="001D0929"/>
    <w:rsid w:val="001D5499"/>
    <w:rsid w:val="001D6085"/>
    <w:rsid w:val="001D617B"/>
    <w:rsid w:val="001D726F"/>
    <w:rsid w:val="001E11CE"/>
    <w:rsid w:val="001E1272"/>
    <w:rsid w:val="001E2360"/>
    <w:rsid w:val="001E23AC"/>
    <w:rsid w:val="001E261F"/>
    <w:rsid w:val="001E29D9"/>
    <w:rsid w:val="001E2A55"/>
    <w:rsid w:val="001E42A9"/>
    <w:rsid w:val="001E4528"/>
    <w:rsid w:val="001E455A"/>
    <w:rsid w:val="001E4929"/>
    <w:rsid w:val="001E5119"/>
    <w:rsid w:val="001E5350"/>
    <w:rsid w:val="001E5848"/>
    <w:rsid w:val="001E5D29"/>
    <w:rsid w:val="001E65BD"/>
    <w:rsid w:val="001E6C87"/>
    <w:rsid w:val="001E78A5"/>
    <w:rsid w:val="001E7A98"/>
    <w:rsid w:val="001E7E21"/>
    <w:rsid w:val="001F08AF"/>
    <w:rsid w:val="001F16BA"/>
    <w:rsid w:val="001F42BF"/>
    <w:rsid w:val="001F47E4"/>
    <w:rsid w:val="001F5113"/>
    <w:rsid w:val="001F519A"/>
    <w:rsid w:val="001F5AC1"/>
    <w:rsid w:val="001F6035"/>
    <w:rsid w:val="001F728E"/>
    <w:rsid w:val="001F77C1"/>
    <w:rsid w:val="001F7C8B"/>
    <w:rsid w:val="002009B2"/>
    <w:rsid w:val="0020268C"/>
    <w:rsid w:val="00202E10"/>
    <w:rsid w:val="002031DC"/>
    <w:rsid w:val="00203421"/>
    <w:rsid w:val="002049B6"/>
    <w:rsid w:val="002052E8"/>
    <w:rsid w:val="00205419"/>
    <w:rsid w:val="00205B43"/>
    <w:rsid w:val="00205DBC"/>
    <w:rsid w:val="00205ED5"/>
    <w:rsid w:val="00206A20"/>
    <w:rsid w:val="00206DAD"/>
    <w:rsid w:val="00207F1B"/>
    <w:rsid w:val="00210DB1"/>
    <w:rsid w:val="00211313"/>
    <w:rsid w:val="00213165"/>
    <w:rsid w:val="0021332C"/>
    <w:rsid w:val="002150A5"/>
    <w:rsid w:val="002151CB"/>
    <w:rsid w:val="002156CC"/>
    <w:rsid w:val="00216725"/>
    <w:rsid w:val="00217EE5"/>
    <w:rsid w:val="002205FD"/>
    <w:rsid w:val="002215F9"/>
    <w:rsid w:val="002216D2"/>
    <w:rsid w:val="00221BE9"/>
    <w:rsid w:val="00223622"/>
    <w:rsid w:val="00223BE0"/>
    <w:rsid w:val="00223E61"/>
    <w:rsid w:val="0022506B"/>
    <w:rsid w:val="00225D1F"/>
    <w:rsid w:val="00231261"/>
    <w:rsid w:val="002313F5"/>
    <w:rsid w:val="00231691"/>
    <w:rsid w:val="00231DDD"/>
    <w:rsid w:val="00231E3F"/>
    <w:rsid w:val="00231FA1"/>
    <w:rsid w:val="0023303F"/>
    <w:rsid w:val="002337D9"/>
    <w:rsid w:val="00235109"/>
    <w:rsid w:val="00235BF4"/>
    <w:rsid w:val="00235D7F"/>
    <w:rsid w:val="00235E73"/>
    <w:rsid w:val="0023694B"/>
    <w:rsid w:val="002369D0"/>
    <w:rsid w:val="002408EE"/>
    <w:rsid w:val="0024272B"/>
    <w:rsid w:val="00243069"/>
    <w:rsid w:val="00243BF0"/>
    <w:rsid w:val="00243FB9"/>
    <w:rsid w:val="00244248"/>
    <w:rsid w:val="002459D2"/>
    <w:rsid w:val="0024708B"/>
    <w:rsid w:val="0024743D"/>
    <w:rsid w:val="00247864"/>
    <w:rsid w:val="00251D4E"/>
    <w:rsid w:val="00253479"/>
    <w:rsid w:val="002553C4"/>
    <w:rsid w:val="0025609E"/>
    <w:rsid w:val="0025617A"/>
    <w:rsid w:val="002563BE"/>
    <w:rsid w:val="00256880"/>
    <w:rsid w:val="00256B7A"/>
    <w:rsid w:val="002574F7"/>
    <w:rsid w:val="00257A49"/>
    <w:rsid w:val="0026045B"/>
    <w:rsid w:val="00261CD1"/>
    <w:rsid w:val="00263D4D"/>
    <w:rsid w:val="00264571"/>
    <w:rsid w:val="0026788D"/>
    <w:rsid w:val="0027093B"/>
    <w:rsid w:val="00270E58"/>
    <w:rsid w:val="0027105D"/>
    <w:rsid w:val="00271D1B"/>
    <w:rsid w:val="00273488"/>
    <w:rsid w:val="002739B5"/>
    <w:rsid w:val="00273DB4"/>
    <w:rsid w:val="00273F3B"/>
    <w:rsid w:val="00275EC1"/>
    <w:rsid w:val="0027666E"/>
    <w:rsid w:val="00276C0D"/>
    <w:rsid w:val="00276E28"/>
    <w:rsid w:val="002778BD"/>
    <w:rsid w:val="00277E44"/>
    <w:rsid w:val="00281636"/>
    <w:rsid w:val="002817A3"/>
    <w:rsid w:val="0028373B"/>
    <w:rsid w:val="00284AE5"/>
    <w:rsid w:val="00285943"/>
    <w:rsid w:val="00286063"/>
    <w:rsid w:val="002867D7"/>
    <w:rsid w:val="00286BE8"/>
    <w:rsid w:val="002903ED"/>
    <w:rsid w:val="0029107B"/>
    <w:rsid w:val="002913BA"/>
    <w:rsid w:val="002918F6"/>
    <w:rsid w:val="00291F9E"/>
    <w:rsid w:val="00294325"/>
    <w:rsid w:val="002945B8"/>
    <w:rsid w:val="0029566F"/>
    <w:rsid w:val="00295916"/>
    <w:rsid w:val="00295B43"/>
    <w:rsid w:val="00295C86"/>
    <w:rsid w:val="00295F8C"/>
    <w:rsid w:val="00296199"/>
    <w:rsid w:val="00297112"/>
    <w:rsid w:val="0029751E"/>
    <w:rsid w:val="002A0182"/>
    <w:rsid w:val="002A01A4"/>
    <w:rsid w:val="002A0C07"/>
    <w:rsid w:val="002A117F"/>
    <w:rsid w:val="002A2656"/>
    <w:rsid w:val="002A2815"/>
    <w:rsid w:val="002A2D29"/>
    <w:rsid w:val="002A4909"/>
    <w:rsid w:val="002A4B52"/>
    <w:rsid w:val="002A6300"/>
    <w:rsid w:val="002A7326"/>
    <w:rsid w:val="002A75AC"/>
    <w:rsid w:val="002B159D"/>
    <w:rsid w:val="002B21F8"/>
    <w:rsid w:val="002B2418"/>
    <w:rsid w:val="002B26A7"/>
    <w:rsid w:val="002B3334"/>
    <w:rsid w:val="002B354B"/>
    <w:rsid w:val="002B3835"/>
    <w:rsid w:val="002B761B"/>
    <w:rsid w:val="002B795E"/>
    <w:rsid w:val="002B7E5E"/>
    <w:rsid w:val="002C0750"/>
    <w:rsid w:val="002C1A26"/>
    <w:rsid w:val="002C2468"/>
    <w:rsid w:val="002C2DA2"/>
    <w:rsid w:val="002C43EC"/>
    <w:rsid w:val="002C44BF"/>
    <w:rsid w:val="002C4565"/>
    <w:rsid w:val="002C4594"/>
    <w:rsid w:val="002C57EE"/>
    <w:rsid w:val="002C5878"/>
    <w:rsid w:val="002C61EC"/>
    <w:rsid w:val="002C7072"/>
    <w:rsid w:val="002C718F"/>
    <w:rsid w:val="002C7ED2"/>
    <w:rsid w:val="002D03FF"/>
    <w:rsid w:val="002D0496"/>
    <w:rsid w:val="002D30B2"/>
    <w:rsid w:val="002D3627"/>
    <w:rsid w:val="002D3F72"/>
    <w:rsid w:val="002D5EC0"/>
    <w:rsid w:val="002D60B0"/>
    <w:rsid w:val="002D631E"/>
    <w:rsid w:val="002D6F06"/>
    <w:rsid w:val="002E1062"/>
    <w:rsid w:val="002E24F1"/>
    <w:rsid w:val="002E296B"/>
    <w:rsid w:val="002E429D"/>
    <w:rsid w:val="002E5032"/>
    <w:rsid w:val="002E553F"/>
    <w:rsid w:val="002E65D3"/>
    <w:rsid w:val="002E67F2"/>
    <w:rsid w:val="002E75FB"/>
    <w:rsid w:val="002F0087"/>
    <w:rsid w:val="002F166A"/>
    <w:rsid w:val="002F2476"/>
    <w:rsid w:val="002F26F0"/>
    <w:rsid w:val="002F2BC5"/>
    <w:rsid w:val="002F2E3E"/>
    <w:rsid w:val="002F3488"/>
    <w:rsid w:val="002F3538"/>
    <w:rsid w:val="002F3C82"/>
    <w:rsid w:val="002F3D87"/>
    <w:rsid w:val="002F4212"/>
    <w:rsid w:val="002F47B7"/>
    <w:rsid w:val="002F5B1C"/>
    <w:rsid w:val="002F6019"/>
    <w:rsid w:val="002F6120"/>
    <w:rsid w:val="002F6323"/>
    <w:rsid w:val="002F64BD"/>
    <w:rsid w:val="002F6E78"/>
    <w:rsid w:val="00300DE7"/>
    <w:rsid w:val="00302CE9"/>
    <w:rsid w:val="00303536"/>
    <w:rsid w:val="00304A84"/>
    <w:rsid w:val="00305C52"/>
    <w:rsid w:val="00305DAC"/>
    <w:rsid w:val="00310A50"/>
    <w:rsid w:val="003114CA"/>
    <w:rsid w:val="00311FC1"/>
    <w:rsid w:val="00313BBA"/>
    <w:rsid w:val="00313BBC"/>
    <w:rsid w:val="00313E2A"/>
    <w:rsid w:val="003145E7"/>
    <w:rsid w:val="00314C45"/>
    <w:rsid w:val="00314CEA"/>
    <w:rsid w:val="00317B79"/>
    <w:rsid w:val="00320809"/>
    <w:rsid w:val="00320B91"/>
    <w:rsid w:val="003219EE"/>
    <w:rsid w:val="00321A5C"/>
    <w:rsid w:val="00322297"/>
    <w:rsid w:val="00323A16"/>
    <w:rsid w:val="003246A3"/>
    <w:rsid w:val="003254D8"/>
    <w:rsid w:val="00326725"/>
    <w:rsid w:val="003269C5"/>
    <w:rsid w:val="00326FA3"/>
    <w:rsid w:val="00327A66"/>
    <w:rsid w:val="00330CD5"/>
    <w:rsid w:val="003313BD"/>
    <w:rsid w:val="00331B45"/>
    <w:rsid w:val="00331EF1"/>
    <w:rsid w:val="00332CCB"/>
    <w:rsid w:val="003330ED"/>
    <w:rsid w:val="003337E3"/>
    <w:rsid w:val="0033424F"/>
    <w:rsid w:val="00334362"/>
    <w:rsid w:val="00334559"/>
    <w:rsid w:val="00334D76"/>
    <w:rsid w:val="00334FC1"/>
    <w:rsid w:val="003351E8"/>
    <w:rsid w:val="003356CB"/>
    <w:rsid w:val="003359CE"/>
    <w:rsid w:val="00335BFD"/>
    <w:rsid w:val="0033630D"/>
    <w:rsid w:val="00336BF4"/>
    <w:rsid w:val="00336F2A"/>
    <w:rsid w:val="003371B5"/>
    <w:rsid w:val="0033736B"/>
    <w:rsid w:val="0033753A"/>
    <w:rsid w:val="003406E9"/>
    <w:rsid w:val="00340FBE"/>
    <w:rsid w:val="003413D7"/>
    <w:rsid w:val="003416D2"/>
    <w:rsid w:val="00342739"/>
    <w:rsid w:val="003447E3"/>
    <w:rsid w:val="00344912"/>
    <w:rsid w:val="00344A80"/>
    <w:rsid w:val="003456F9"/>
    <w:rsid w:val="0034634D"/>
    <w:rsid w:val="00347635"/>
    <w:rsid w:val="00350081"/>
    <w:rsid w:val="00352F46"/>
    <w:rsid w:val="0035314C"/>
    <w:rsid w:val="00353AF9"/>
    <w:rsid w:val="00353D34"/>
    <w:rsid w:val="0035511D"/>
    <w:rsid w:val="00355555"/>
    <w:rsid w:val="0035627B"/>
    <w:rsid w:val="003574CF"/>
    <w:rsid w:val="00360972"/>
    <w:rsid w:val="00360B04"/>
    <w:rsid w:val="00361CEF"/>
    <w:rsid w:val="00361DF2"/>
    <w:rsid w:val="00362A3F"/>
    <w:rsid w:val="00363A11"/>
    <w:rsid w:val="003643D6"/>
    <w:rsid w:val="003643E4"/>
    <w:rsid w:val="003657AA"/>
    <w:rsid w:val="00365DAE"/>
    <w:rsid w:val="003664E2"/>
    <w:rsid w:val="003668AD"/>
    <w:rsid w:val="00366CCD"/>
    <w:rsid w:val="00367201"/>
    <w:rsid w:val="00370380"/>
    <w:rsid w:val="00370998"/>
    <w:rsid w:val="00371457"/>
    <w:rsid w:val="00371729"/>
    <w:rsid w:val="00372691"/>
    <w:rsid w:val="003729EC"/>
    <w:rsid w:val="003742C8"/>
    <w:rsid w:val="00374D58"/>
    <w:rsid w:val="00376145"/>
    <w:rsid w:val="003768EF"/>
    <w:rsid w:val="003774C2"/>
    <w:rsid w:val="0038038F"/>
    <w:rsid w:val="003812FD"/>
    <w:rsid w:val="00383441"/>
    <w:rsid w:val="00384FEC"/>
    <w:rsid w:val="00385508"/>
    <w:rsid w:val="00386B9F"/>
    <w:rsid w:val="00391ED1"/>
    <w:rsid w:val="00392A65"/>
    <w:rsid w:val="00392EAF"/>
    <w:rsid w:val="003939E3"/>
    <w:rsid w:val="00393C2B"/>
    <w:rsid w:val="00394332"/>
    <w:rsid w:val="00394D52"/>
    <w:rsid w:val="00397D9B"/>
    <w:rsid w:val="003A00D3"/>
    <w:rsid w:val="003A3C4E"/>
    <w:rsid w:val="003A55EF"/>
    <w:rsid w:val="003A6487"/>
    <w:rsid w:val="003A684C"/>
    <w:rsid w:val="003A7DE6"/>
    <w:rsid w:val="003B0079"/>
    <w:rsid w:val="003B0BBB"/>
    <w:rsid w:val="003B0C48"/>
    <w:rsid w:val="003B0DFE"/>
    <w:rsid w:val="003B19D6"/>
    <w:rsid w:val="003B2ADA"/>
    <w:rsid w:val="003B2BF7"/>
    <w:rsid w:val="003B446A"/>
    <w:rsid w:val="003B477C"/>
    <w:rsid w:val="003B4808"/>
    <w:rsid w:val="003B54D7"/>
    <w:rsid w:val="003B5CAE"/>
    <w:rsid w:val="003B6D6A"/>
    <w:rsid w:val="003B6EF3"/>
    <w:rsid w:val="003B73B5"/>
    <w:rsid w:val="003C08B4"/>
    <w:rsid w:val="003C0F08"/>
    <w:rsid w:val="003C1368"/>
    <w:rsid w:val="003C14CD"/>
    <w:rsid w:val="003C1653"/>
    <w:rsid w:val="003C1F4C"/>
    <w:rsid w:val="003C2692"/>
    <w:rsid w:val="003C3A3D"/>
    <w:rsid w:val="003C3A49"/>
    <w:rsid w:val="003C4334"/>
    <w:rsid w:val="003C4D1A"/>
    <w:rsid w:val="003C506D"/>
    <w:rsid w:val="003C5815"/>
    <w:rsid w:val="003C6662"/>
    <w:rsid w:val="003C668C"/>
    <w:rsid w:val="003D050F"/>
    <w:rsid w:val="003D07CC"/>
    <w:rsid w:val="003D0D86"/>
    <w:rsid w:val="003D1249"/>
    <w:rsid w:val="003D2C15"/>
    <w:rsid w:val="003D31E9"/>
    <w:rsid w:val="003D3346"/>
    <w:rsid w:val="003D4475"/>
    <w:rsid w:val="003D4A7A"/>
    <w:rsid w:val="003D5580"/>
    <w:rsid w:val="003D57FD"/>
    <w:rsid w:val="003D7BB7"/>
    <w:rsid w:val="003D7FAF"/>
    <w:rsid w:val="003E010C"/>
    <w:rsid w:val="003E21FE"/>
    <w:rsid w:val="003E25BF"/>
    <w:rsid w:val="003E31C3"/>
    <w:rsid w:val="003E3E53"/>
    <w:rsid w:val="003E4C46"/>
    <w:rsid w:val="003E5FE0"/>
    <w:rsid w:val="003E6453"/>
    <w:rsid w:val="003E7757"/>
    <w:rsid w:val="003E7DC9"/>
    <w:rsid w:val="003F214F"/>
    <w:rsid w:val="003F2722"/>
    <w:rsid w:val="003F2725"/>
    <w:rsid w:val="003F33E9"/>
    <w:rsid w:val="003F3BBB"/>
    <w:rsid w:val="003F3D68"/>
    <w:rsid w:val="003F44CE"/>
    <w:rsid w:val="003F48A6"/>
    <w:rsid w:val="003F4B76"/>
    <w:rsid w:val="003F51A6"/>
    <w:rsid w:val="003F53F3"/>
    <w:rsid w:val="003F5A2B"/>
    <w:rsid w:val="003F7998"/>
    <w:rsid w:val="00401206"/>
    <w:rsid w:val="004014A7"/>
    <w:rsid w:val="00402055"/>
    <w:rsid w:val="0040282E"/>
    <w:rsid w:val="00402ACD"/>
    <w:rsid w:val="00402F3E"/>
    <w:rsid w:val="00403442"/>
    <w:rsid w:val="00405CAE"/>
    <w:rsid w:val="00405F7D"/>
    <w:rsid w:val="004109F8"/>
    <w:rsid w:val="00410DC1"/>
    <w:rsid w:val="00410F03"/>
    <w:rsid w:val="00411BDF"/>
    <w:rsid w:val="00412BBC"/>
    <w:rsid w:val="0041478D"/>
    <w:rsid w:val="00414EEF"/>
    <w:rsid w:val="00415247"/>
    <w:rsid w:val="00415C0B"/>
    <w:rsid w:val="00416F69"/>
    <w:rsid w:val="00417111"/>
    <w:rsid w:val="0041765B"/>
    <w:rsid w:val="00417818"/>
    <w:rsid w:val="00420A96"/>
    <w:rsid w:val="004212AC"/>
    <w:rsid w:val="004214F1"/>
    <w:rsid w:val="004219BC"/>
    <w:rsid w:val="0042260B"/>
    <w:rsid w:val="00423ECF"/>
    <w:rsid w:val="004242E9"/>
    <w:rsid w:val="00424935"/>
    <w:rsid w:val="00425F75"/>
    <w:rsid w:val="004276F6"/>
    <w:rsid w:val="0042774A"/>
    <w:rsid w:val="00430D2A"/>
    <w:rsid w:val="00430F3B"/>
    <w:rsid w:val="0043142C"/>
    <w:rsid w:val="00431EF9"/>
    <w:rsid w:val="004324D4"/>
    <w:rsid w:val="00434184"/>
    <w:rsid w:val="00434863"/>
    <w:rsid w:val="00434FEE"/>
    <w:rsid w:val="004358CA"/>
    <w:rsid w:val="004366C1"/>
    <w:rsid w:val="00436F40"/>
    <w:rsid w:val="004404C0"/>
    <w:rsid w:val="00441B4C"/>
    <w:rsid w:val="00442114"/>
    <w:rsid w:val="0044251D"/>
    <w:rsid w:val="00442F85"/>
    <w:rsid w:val="004444E8"/>
    <w:rsid w:val="0044504A"/>
    <w:rsid w:val="0044509E"/>
    <w:rsid w:val="0044596C"/>
    <w:rsid w:val="00447BB4"/>
    <w:rsid w:val="004508BA"/>
    <w:rsid w:val="00450A13"/>
    <w:rsid w:val="00451425"/>
    <w:rsid w:val="0045336F"/>
    <w:rsid w:val="004541F6"/>
    <w:rsid w:val="004559FC"/>
    <w:rsid w:val="00456C0E"/>
    <w:rsid w:val="00456CFA"/>
    <w:rsid w:val="00457C72"/>
    <w:rsid w:val="0046042E"/>
    <w:rsid w:val="0046088A"/>
    <w:rsid w:val="004608FE"/>
    <w:rsid w:val="00460F69"/>
    <w:rsid w:val="0046158E"/>
    <w:rsid w:val="00461A44"/>
    <w:rsid w:val="0046330C"/>
    <w:rsid w:val="00463B6F"/>
    <w:rsid w:val="0046409F"/>
    <w:rsid w:val="004652C4"/>
    <w:rsid w:val="004656CB"/>
    <w:rsid w:val="00466690"/>
    <w:rsid w:val="00466D6C"/>
    <w:rsid w:val="00467C68"/>
    <w:rsid w:val="004700CD"/>
    <w:rsid w:val="004701DC"/>
    <w:rsid w:val="00472022"/>
    <w:rsid w:val="0047263F"/>
    <w:rsid w:val="00473AF3"/>
    <w:rsid w:val="004740EF"/>
    <w:rsid w:val="00474C61"/>
    <w:rsid w:val="0047520F"/>
    <w:rsid w:val="004752CE"/>
    <w:rsid w:val="00475C22"/>
    <w:rsid w:val="00475C84"/>
    <w:rsid w:val="00480A45"/>
    <w:rsid w:val="00480B1C"/>
    <w:rsid w:val="004824A8"/>
    <w:rsid w:val="00483735"/>
    <w:rsid w:val="004844DF"/>
    <w:rsid w:val="00484809"/>
    <w:rsid w:val="00485076"/>
    <w:rsid w:val="00487B9B"/>
    <w:rsid w:val="004900EF"/>
    <w:rsid w:val="00490D26"/>
    <w:rsid w:val="00491953"/>
    <w:rsid w:val="00493959"/>
    <w:rsid w:val="00493B39"/>
    <w:rsid w:val="00493C5A"/>
    <w:rsid w:val="00493F57"/>
    <w:rsid w:val="004946E9"/>
    <w:rsid w:val="00494F67"/>
    <w:rsid w:val="00495619"/>
    <w:rsid w:val="004957E2"/>
    <w:rsid w:val="00495933"/>
    <w:rsid w:val="00496899"/>
    <w:rsid w:val="00496F37"/>
    <w:rsid w:val="004A0111"/>
    <w:rsid w:val="004A0407"/>
    <w:rsid w:val="004A06D8"/>
    <w:rsid w:val="004A45E4"/>
    <w:rsid w:val="004A469A"/>
    <w:rsid w:val="004A60D6"/>
    <w:rsid w:val="004A740E"/>
    <w:rsid w:val="004B0909"/>
    <w:rsid w:val="004B1689"/>
    <w:rsid w:val="004B2862"/>
    <w:rsid w:val="004B2A1C"/>
    <w:rsid w:val="004B5F69"/>
    <w:rsid w:val="004B7A2F"/>
    <w:rsid w:val="004C00F5"/>
    <w:rsid w:val="004C05DE"/>
    <w:rsid w:val="004C06D4"/>
    <w:rsid w:val="004C098C"/>
    <w:rsid w:val="004C0BCB"/>
    <w:rsid w:val="004C0F60"/>
    <w:rsid w:val="004C13A2"/>
    <w:rsid w:val="004C167E"/>
    <w:rsid w:val="004C1DBF"/>
    <w:rsid w:val="004C2E60"/>
    <w:rsid w:val="004C302C"/>
    <w:rsid w:val="004C3088"/>
    <w:rsid w:val="004C3480"/>
    <w:rsid w:val="004C3528"/>
    <w:rsid w:val="004C4095"/>
    <w:rsid w:val="004C5CA8"/>
    <w:rsid w:val="004C6A93"/>
    <w:rsid w:val="004C6FCC"/>
    <w:rsid w:val="004C7F41"/>
    <w:rsid w:val="004D2898"/>
    <w:rsid w:val="004D2D22"/>
    <w:rsid w:val="004D340A"/>
    <w:rsid w:val="004D36D3"/>
    <w:rsid w:val="004D4046"/>
    <w:rsid w:val="004D41D0"/>
    <w:rsid w:val="004D583A"/>
    <w:rsid w:val="004D5D73"/>
    <w:rsid w:val="004D6482"/>
    <w:rsid w:val="004E07C3"/>
    <w:rsid w:val="004E09BE"/>
    <w:rsid w:val="004E09E3"/>
    <w:rsid w:val="004E0E26"/>
    <w:rsid w:val="004E1FC1"/>
    <w:rsid w:val="004E2127"/>
    <w:rsid w:val="004E233A"/>
    <w:rsid w:val="004E2521"/>
    <w:rsid w:val="004E46BD"/>
    <w:rsid w:val="004E67C8"/>
    <w:rsid w:val="004E68E6"/>
    <w:rsid w:val="004F0391"/>
    <w:rsid w:val="004F0EB5"/>
    <w:rsid w:val="004F1338"/>
    <w:rsid w:val="004F3463"/>
    <w:rsid w:val="004F3B0A"/>
    <w:rsid w:val="004F3C47"/>
    <w:rsid w:val="004F3F5A"/>
    <w:rsid w:val="004F4431"/>
    <w:rsid w:val="004F4D68"/>
    <w:rsid w:val="004F4EF5"/>
    <w:rsid w:val="004F546E"/>
    <w:rsid w:val="004F5A32"/>
    <w:rsid w:val="004F6319"/>
    <w:rsid w:val="004F6691"/>
    <w:rsid w:val="004F6AE3"/>
    <w:rsid w:val="00501460"/>
    <w:rsid w:val="005017F3"/>
    <w:rsid w:val="00502110"/>
    <w:rsid w:val="00502294"/>
    <w:rsid w:val="0050241C"/>
    <w:rsid w:val="0050354B"/>
    <w:rsid w:val="005038F8"/>
    <w:rsid w:val="00503970"/>
    <w:rsid w:val="0050593A"/>
    <w:rsid w:val="0050623F"/>
    <w:rsid w:val="00506588"/>
    <w:rsid w:val="00507673"/>
    <w:rsid w:val="005109F6"/>
    <w:rsid w:val="005125E3"/>
    <w:rsid w:val="00513012"/>
    <w:rsid w:val="005133CE"/>
    <w:rsid w:val="0051386E"/>
    <w:rsid w:val="0051491A"/>
    <w:rsid w:val="00514A7D"/>
    <w:rsid w:val="0051642D"/>
    <w:rsid w:val="00517F50"/>
    <w:rsid w:val="00520032"/>
    <w:rsid w:val="00521441"/>
    <w:rsid w:val="0052204A"/>
    <w:rsid w:val="005226D4"/>
    <w:rsid w:val="00522DEE"/>
    <w:rsid w:val="00522EF9"/>
    <w:rsid w:val="005234D2"/>
    <w:rsid w:val="00523FB8"/>
    <w:rsid w:val="00525655"/>
    <w:rsid w:val="00525A70"/>
    <w:rsid w:val="00526429"/>
    <w:rsid w:val="0052794E"/>
    <w:rsid w:val="00527F05"/>
    <w:rsid w:val="00531A51"/>
    <w:rsid w:val="005321FA"/>
    <w:rsid w:val="005323E7"/>
    <w:rsid w:val="005326A9"/>
    <w:rsid w:val="005328E1"/>
    <w:rsid w:val="00532AF4"/>
    <w:rsid w:val="00532F18"/>
    <w:rsid w:val="00533406"/>
    <w:rsid w:val="00533E5E"/>
    <w:rsid w:val="00533EF9"/>
    <w:rsid w:val="005345FE"/>
    <w:rsid w:val="005347E7"/>
    <w:rsid w:val="00535816"/>
    <w:rsid w:val="00535E3A"/>
    <w:rsid w:val="00535FC7"/>
    <w:rsid w:val="00536EEB"/>
    <w:rsid w:val="00540664"/>
    <w:rsid w:val="00540B55"/>
    <w:rsid w:val="00540C9D"/>
    <w:rsid w:val="005417E4"/>
    <w:rsid w:val="00542876"/>
    <w:rsid w:val="0054312E"/>
    <w:rsid w:val="00543370"/>
    <w:rsid w:val="0054369E"/>
    <w:rsid w:val="00543C2B"/>
    <w:rsid w:val="00543E32"/>
    <w:rsid w:val="00545819"/>
    <w:rsid w:val="005477E6"/>
    <w:rsid w:val="0055099E"/>
    <w:rsid w:val="00552592"/>
    <w:rsid w:val="005532F6"/>
    <w:rsid w:val="00554327"/>
    <w:rsid w:val="00556100"/>
    <w:rsid w:val="00556373"/>
    <w:rsid w:val="005563F8"/>
    <w:rsid w:val="00556454"/>
    <w:rsid w:val="00556872"/>
    <w:rsid w:val="005605FD"/>
    <w:rsid w:val="00561077"/>
    <w:rsid w:val="00561415"/>
    <w:rsid w:val="00562A56"/>
    <w:rsid w:val="0056331A"/>
    <w:rsid w:val="00563840"/>
    <w:rsid w:val="00564B12"/>
    <w:rsid w:val="005658DD"/>
    <w:rsid w:val="00565900"/>
    <w:rsid w:val="0056607D"/>
    <w:rsid w:val="00571F6D"/>
    <w:rsid w:val="00572198"/>
    <w:rsid w:val="00573467"/>
    <w:rsid w:val="00574762"/>
    <w:rsid w:val="00575095"/>
    <w:rsid w:val="00575A67"/>
    <w:rsid w:val="00576CAB"/>
    <w:rsid w:val="0058070C"/>
    <w:rsid w:val="0058238D"/>
    <w:rsid w:val="00582854"/>
    <w:rsid w:val="00582D0F"/>
    <w:rsid w:val="00583089"/>
    <w:rsid w:val="00583D0E"/>
    <w:rsid w:val="0058429B"/>
    <w:rsid w:val="00584785"/>
    <w:rsid w:val="005873B4"/>
    <w:rsid w:val="00587873"/>
    <w:rsid w:val="00587EF8"/>
    <w:rsid w:val="00587FD4"/>
    <w:rsid w:val="005900F3"/>
    <w:rsid w:val="00590DD7"/>
    <w:rsid w:val="00592433"/>
    <w:rsid w:val="005937CB"/>
    <w:rsid w:val="005943F0"/>
    <w:rsid w:val="00594502"/>
    <w:rsid w:val="0059561B"/>
    <w:rsid w:val="0059593B"/>
    <w:rsid w:val="005A0AF2"/>
    <w:rsid w:val="005A1094"/>
    <w:rsid w:val="005A1578"/>
    <w:rsid w:val="005A1642"/>
    <w:rsid w:val="005A3198"/>
    <w:rsid w:val="005A64A0"/>
    <w:rsid w:val="005A7AEC"/>
    <w:rsid w:val="005B1A9C"/>
    <w:rsid w:val="005B2121"/>
    <w:rsid w:val="005B2C3B"/>
    <w:rsid w:val="005B3A91"/>
    <w:rsid w:val="005B3BDE"/>
    <w:rsid w:val="005B415F"/>
    <w:rsid w:val="005B42AD"/>
    <w:rsid w:val="005B4A11"/>
    <w:rsid w:val="005B5982"/>
    <w:rsid w:val="005B5B9A"/>
    <w:rsid w:val="005B5FCE"/>
    <w:rsid w:val="005B6D76"/>
    <w:rsid w:val="005B7CD6"/>
    <w:rsid w:val="005C050E"/>
    <w:rsid w:val="005C18A9"/>
    <w:rsid w:val="005C1E28"/>
    <w:rsid w:val="005C2004"/>
    <w:rsid w:val="005C244B"/>
    <w:rsid w:val="005C2CE6"/>
    <w:rsid w:val="005C2DC2"/>
    <w:rsid w:val="005C312A"/>
    <w:rsid w:val="005C4551"/>
    <w:rsid w:val="005C64F1"/>
    <w:rsid w:val="005C68C2"/>
    <w:rsid w:val="005C6F8C"/>
    <w:rsid w:val="005C7CA9"/>
    <w:rsid w:val="005D0BCD"/>
    <w:rsid w:val="005D0D7F"/>
    <w:rsid w:val="005D0FF8"/>
    <w:rsid w:val="005D1444"/>
    <w:rsid w:val="005D22A8"/>
    <w:rsid w:val="005D2ACF"/>
    <w:rsid w:val="005D3345"/>
    <w:rsid w:val="005D3391"/>
    <w:rsid w:val="005D3696"/>
    <w:rsid w:val="005D6291"/>
    <w:rsid w:val="005D6594"/>
    <w:rsid w:val="005D6712"/>
    <w:rsid w:val="005D6BA9"/>
    <w:rsid w:val="005D7091"/>
    <w:rsid w:val="005E13E6"/>
    <w:rsid w:val="005E1666"/>
    <w:rsid w:val="005E1A02"/>
    <w:rsid w:val="005E2083"/>
    <w:rsid w:val="005E3C18"/>
    <w:rsid w:val="005E3DE6"/>
    <w:rsid w:val="005E4B19"/>
    <w:rsid w:val="005E4B49"/>
    <w:rsid w:val="005E4E66"/>
    <w:rsid w:val="005E620D"/>
    <w:rsid w:val="005E6A3F"/>
    <w:rsid w:val="005E7A22"/>
    <w:rsid w:val="005E7C87"/>
    <w:rsid w:val="005F0450"/>
    <w:rsid w:val="005F0454"/>
    <w:rsid w:val="005F0878"/>
    <w:rsid w:val="005F108E"/>
    <w:rsid w:val="005F1587"/>
    <w:rsid w:val="005F3537"/>
    <w:rsid w:val="005F3F36"/>
    <w:rsid w:val="005F4BA7"/>
    <w:rsid w:val="005F52CA"/>
    <w:rsid w:val="005F7EF0"/>
    <w:rsid w:val="006004E4"/>
    <w:rsid w:val="0060097C"/>
    <w:rsid w:val="00602408"/>
    <w:rsid w:val="00602E89"/>
    <w:rsid w:val="006061E0"/>
    <w:rsid w:val="006077A4"/>
    <w:rsid w:val="00607CF3"/>
    <w:rsid w:val="0061254C"/>
    <w:rsid w:val="006140B5"/>
    <w:rsid w:val="00614C41"/>
    <w:rsid w:val="00615770"/>
    <w:rsid w:val="0061660B"/>
    <w:rsid w:val="006166B1"/>
    <w:rsid w:val="006166BD"/>
    <w:rsid w:val="00616958"/>
    <w:rsid w:val="00616C40"/>
    <w:rsid w:val="0062115E"/>
    <w:rsid w:val="00621C5C"/>
    <w:rsid w:val="00625B23"/>
    <w:rsid w:val="006273B7"/>
    <w:rsid w:val="00627E2A"/>
    <w:rsid w:val="00627E6D"/>
    <w:rsid w:val="006308B5"/>
    <w:rsid w:val="006310F8"/>
    <w:rsid w:val="006311DA"/>
    <w:rsid w:val="0063134E"/>
    <w:rsid w:val="0063180F"/>
    <w:rsid w:val="0063185B"/>
    <w:rsid w:val="00631AD6"/>
    <w:rsid w:val="006322BC"/>
    <w:rsid w:val="00632EFF"/>
    <w:rsid w:val="00634231"/>
    <w:rsid w:val="0063433F"/>
    <w:rsid w:val="006348BA"/>
    <w:rsid w:val="0063507D"/>
    <w:rsid w:val="00636575"/>
    <w:rsid w:val="006371AC"/>
    <w:rsid w:val="00637935"/>
    <w:rsid w:val="00637F5C"/>
    <w:rsid w:val="0064019C"/>
    <w:rsid w:val="00640883"/>
    <w:rsid w:val="00640A5B"/>
    <w:rsid w:val="00640CD5"/>
    <w:rsid w:val="00641011"/>
    <w:rsid w:val="00641A0A"/>
    <w:rsid w:val="00641F33"/>
    <w:rsid w:val="00642834"/>
    <w:rsid w:val="00642EE1"/>
    <w:rsid w:val="0064307D"/>
    <w:rsid w:val="0064346C"/>
    <w:rsid w:val="00643649"/>
    <w:rsid w:val="006440A6"/>
    <w:rsid w:val="006448D0"/>
    <w:rsid w:val="006448F3"/>
    <w:rsid w:val="00644C3F"/>
    <w:rsid w:val="00644CEF"/>
    <w:rsid w:val="00644DF4"/>
    <w:rsid w:val="006453E3"/>
    <w:rsid w:val="00645F8A"/>
    <w:rsid w:val="00646957"/>
    <w:rsid w:val="00647437"/>
    <w:rsid w:val="00647E96"/>
    <w:rsid w:val="00650180"/>
    <w:rsid w:val="00651F9C"/>
    <w:rsid w:val="00652C0A"/>
    <w:rsid w:val="00654585"/>
    <w:rsid w:val="00654C82"/>
    <w:rsid w:val="00654D28"/>
    <w:rsid w:val="0065648A"/>
    <w:rsid w:val="0065664F"/>
    <w:rsid w:val="00656747"/>
    <w:rsid w:val="00656BA8"/>
    <w:rsid w:val="006571B0"/>
    <w:rsid w:val="0065761A"/>
    <w:rsid w:val="0066058D"/>
    <w:rsid w:val="00660F88"/>
    <w:rsid w:val="00661844"/>
    <w:rsid w:val="00661933"/>
    <w:rsid w:val="00662A1C"/>
    <w:rsid w:val="0066411F"/>
    <w:rsid w:val="0066424E"/>
    <w:rsid w:val="0066592C"/>
    <w:rsid w:val="006663E5"/>
    <w:rsid w:val="006678A0"/>
    <w:rsid w:val="00670EBD"/>
    <w:rsid w:val="006715B4"/>
    <w:rsid w:val="00671609"/>
    <w:rsid w:val="006727DA"/>
    <w:rsid w:val="006743E9"/>
    <w:rsid w:val="00674E49"/>
    <w:rsid w:val="0067618D"/>
    <w:rsid w:val="00680126"/>
    <w:rsid w:val="00682701"/>
    <w:rsid w:val="006829C9"/>
    <w:rsid w:val="00682CEF"/>
    <w:rsid w:val="00685376"/>
    <w:rsid w:val="0068603A"/>
    <w:rsid w:val="00686CF1"/>
    <w:rsid w:val="006902B5"/>
    <w:rsid w:val="00691A1F"/>
    <w:rsid w:val="006925DA"/>
    <w:rsid w:val="0069342F"/>
    <w:rsid w:val="0069349F"/>
    <w:rsid w:val="00693EE7"/>
    <w:rsid w:val="00694F36"/>
    <w:rsid w:val="006956E5"/>
    <w:rsid w:val="006965C3"/>
    <w:rsid w:val="00696E2B"/>
    <w:rsid w:val="006976D4"/>
    <w:rsid w:val="0069775E"/>
    <w:rsid w:val="00697E32"/>
    <w:rsid w:val="006A0FF2"/>
    <w:rsid w:val="006A1845"/>
    <w:rsid w:val="006A336E"/>
    <w:rsid w:val="006A67D7"/>
    <w:rsid w:val="006A6FA8"/>
    <w:rsid w:val="006A7332"/>
    <w:rsid w:val="006A7F52"/>
    <w:rsid w:val="006B02D3"/>
    <w:rsid w:val="006B1220"/>
    <w:rsid w:val="006B227A"/>
    <w:rsid w:val="006B23F7"/>
    <w:rsid w:val="006B2506"/>
    <w:rsid w:val="006B32E5"/>
    <w:rsid w:val="006B3593"/>
    <w:rsid w:val="006B408A"/>
    <w:rsid w:val="006B40FC"/>
    <w:rsid w:val="006B4A74"/>
    <w:rsid w:val="006B68B1"/>
    <w:rsid w:val="006B75F9"/>
    <w:rsid w:val="006B77AE"/>
    <w:rsid w:val="006B7C4B"/>
    <w:rsid w:val="006C005D"/>
    <w:rsid w:val="006C29F0"/>
    <w:rsid w:val="006C3725"/>
    <w:rsid w:val="006C3A23"/>
    <w:rsid w:val="006C3BD9"/>
    <w:rsid w:val="006C57DB"/>
    <w:rsid w:val="006C5F2F"/>
    <w:rsid w:val="006C6869"/>
    <w:rsid w:val="006C7945"/>
    <w:rsid w:val="006D2673"/>
    <w:rsid w:val="006D5B96"/>
    <w:rsid w:val="006E097E"/>
    <w:rsid w:val="006E14CE"/>
    <w:rsid w:val="006E1670"/>
    <w:rsid w:val="006E261C"/>
    <w:rsid w:val="006E277B"/>
    <w:rsid w:val="006E29D1"/>
    <w:rsid w:val="006E2F97"/>
    <w:rsid w:val="006E300C"/>
    <w:rsid w:val="006E340D"/>
    <w:rsid w:val="006E464E"/>
    <w:rsid w:val="006E4CC5"/>
    <w:rsid w:val="006E4FDF"/>
    <w:rsid w:val="006E5447"/>
    <w:rsid w:val="006E5733"/>
    <w:rsid w:val="006E6339"/>
    <w:rsid w:val="006E64BA"/>
    <w:rsid w:val="006E67DF"/>
    <w:rsid w:val="006F0CC9"/>
    <w:rsid w:val="006F1250"/>
    <w:rsid w:val="006F1AB1"/>
    <w:rsid w:val="006F223B"/>
    <w:rsid w:val="006F27ED"/>
    <w:rsid w:val="006F3298"/>
    <w:rsid w:val="006F3666"/>
    <w:rsid w:val="006F38E1"/>
    <w:rsid w:val="006F4E8F"/>
    <w:rsid w:val="006F5062"/>
    <w:rsid w:val="006F50EE"/>
    <w:rsid w:val="006F57C3"/>
    <w:rsid w:val="006F5F40"/>
    <w:rsid w:val="006F6378"/>
    <w:rsid w:val="006F6E99"/>
    <w:rsid w:val="00701836"/>
    <w:rsid w:val="0070339D"/>
    <w:rsid w:val="0070347C"/>
    <w:rsid w:val="007037E3"/>
    <w:rsid w:val="00703813"/>
    <w:rsid w:val="00705C97"/>
    <w:rsid w:val="00706038"/>
    <w:rsid w:val="0070671E"/>
    <w:rsid w:val="007067A5"/>
    <w:rsid w:val="007072E8"/>
    <w:rsid w:val="00710B28"/>
    <w:rsid w:val="00710E35"/>
    <w:rsid w:val="0071143E"/>
    <w:rsid w:val="00711A80"/>
    <w:rsid w:val="00711C2C"/>
    <w:rsid w:val="00711FDF"/>
    <w:rsid w:val="00713A9D"/>
    <w:rsid w:val="007145A1"/>
    <w:rsid w:val="007151D3"/>
    <w:rsid w:val="007157F1"/>
    <w:rsid w:val="00720238"/>
    <w:rsid w:val="00720778"/>
    <w:rsid w:val="00722019"/>
    <w:rsid w:val="00722E57"/>
    <w:rsid w:val="007230ED"/>
    <w:rsid w:val="007233E5"/>
    <w:rsid w:val="0072355A"/>
    <w:rsid w:val="0072420E"/>
    <w:rsid w:val="00724CEA"/>
    <w:rsid w:val="007268E1"/>
    <w:rsid w:val="00726BEB"/>
    <w:rsid w:val="00726C07"/>
    <w:rsid w:val="00730FBB"/>
    <w:rsid w:val="007313BA"/>
    <w:rsid w:val="007313EA"/>
    <w:rsid w:val="00732139"/>
    <w:rsid w:val="007323CD"/>
    <w:rsid w:val="00732E3C"/>
    <w:rsid w:val="0073588A"/>
    <w:rsid w:val="00735A4C"/>
    <w:rsid w:val="00736F4A"/>
    <w:rsid w:val="00737C28"/>
    <w:rsid w:val="007431D9"/>
    <w:rsid w:val="00744119"/>
    <w:rsid w:val="0074443B"/>
    <w:rsid w:val="00744EC1"/>
    <w:rsid w:val="0074649B"/>
    <w:rsid w:val="007470BD"/>
    <w:rsid w:val="00750C2E"/>
    <w:rsid w:val="007531DC"/>
    <w:rsid w:val="0075423D"/>
    <w:rsid w:val="00754BE2"/>
    <w:rsid w:val="00756660"/>
    <w:rsid w:val="00756EAD"/>
    <w:rsid w:val="007579AF"/>
    <w:rsid w:val="00757E7F"/>
    <w:rsid w:val="0076191F"/>
    <w:rsid w:val="00761A17"/>
    <w:rsid w:val="007623E3"/>
    <w:rsid w:val="0076282A"/>
    <w:rsid w:val="00763441"/>
    <w:rsid w:val="00763CDE"/>
    <w:rsid w:val="00764186"/>
    <w:rsid w:val="00764269"/>
    <w:rsid w:val="007649E5"/>
    <w:rsid w:val="00764C35"/>
    <w:rsid w:val="00764E4C"/>
    <w:rsid w:val="00765561"/>
    <w:rsid w:val="0076570B"/>
    <w:rsid w:val="00765B95"/>
    <w:rsid w:val="00765BFF"/>
    <w:rsid w:val="007660A5"/>
    <w:rsid w:val="00766A37"/>
    <w:rsid w:val="00766B26"/>
    <w:rsid w:val="00766DB9"/>
    <w:rsid w:val="007671F2"/>
    <w:rsid w:val="00767CDA"/>
    <w:rsid w:val="00770BC7"/>
    <w:rsid w:val="007710B5"/>
    <w:rsid w:val="00771A4C"/>
    <w:rsid w:val="00772F0F"/>
    <w:rsid w:val="0077316B"/>
    <w:rsid w:val="00773556"/>
    <w:rsid w:val="00773D22"/>
    <w:rsid w:val="0077411D"/>
    <w:rsid w:val="00775735"/>
    <w:rsid w:val="0077581F"/>
    <w:rsid w:val="00776A2C"/>
    <w:rsid w:val="007778AE"/>
    <w:rsid w:val="007825C5"/>
    <w:rsid w:val="00782F46"/>
    <w:rsid w:val="00783B99"/>
    <w:rsid w:val="00783BD9"/>
    <w:rsid w:val="00785472"/>
    <w:rsid w:val="007856BD"/>
    <w:rsid w:val="007864AD"/>
    <w:rsid w:val="00786739"/>
    <w:rsid w:val="00786C22"/>
    <w:rsid w:val="00786E97"/>
    <w:rsid w:val="00787980"/>
    <w:rsid w:val="00790410"/>
    <w:rsid w:val="00790688"/>
    <w:rsid w:val="00791B48"/>
    <w:rsid w:val="00792667"/>
    <w:rsid w:val="00792FAB"/>
    <w:rsid w:val="007932BE"/>
    <w:rsid w:val="00794769"/>
    <w:rsid w:val="00794C71"/>
    <w:rsid w:val="00795027"/>
    <w:rsid w:val="00795C5D"/>
    <w:rsid w:val="007A0A3B"/>
    <w:rsid w:val="007A22E6"/>
    <w:rsid w:val="007A35F0"/>
    <w:rsid w:val="007A3724"/>
    <w:rsid w:val="007A40BC"/>
    <w:rsid w:val="007A4EC7"/>
    <w:rsid w:val="007A4FD3"/>
    <w:rsid w:val="007A606D"/>
    <w:rsid w:val="007A6568"/>
    <w:rsid w:val="007A6D5A"/>
    <w:rsid w:val="007A6FA9"/>
    <w:rsid w:val="007A75B3"/>
    <w:rsid w:val="007B0B4C"/>
    <w:rsid w:val="007B197A"/>
    <w:rsid w:val="007B19D4"/>
    <w:rsid w:val="007B1EB8"/>
    <w:rsid w:val="007B4EB7"/>
    <w:rsid w:val="007B52F8"/>
    <w:rsid w:val="007B5782"/>
    <w:rsid w:val="007B7AB6"/>
    <w:rsid w:val="007B7B35"/>
    <w:rsid w:val="007C03AD"/>
    <w:rsid w:val="007C0939"/>
    <w:rsid w:val="007C1293"/>
    <w:rsid w:val="007C2ABA"/>
    <w:rsid w:val="007C2ED4"/>
    <w:rsid w:val="007C472A"/>
    <w:rsid w:val="007C55E7"/>
    <w:rsid w:val="007C57A4"/>
    <w:rsid w:val="007C6055"/>
    <w:rsid w:val="007C670B"/>
    <w:rsid w:val="007C68A5"/>
    <w:rsid w:val="007C6B63"/>
    <w:rsid w:val="007C7810"/>
    <w:rsid w:val="007C7AB6"/>
    <w:rsid w:val="007C7E69"/>
    <w:rsid w:val="007D0000"/>
    <w:rsid w:val="007D04C4"/>
    <w:rsid w:val="007D06D0"/>
    <w:rsid w:val="007D1106"/>
    <w:rsid w:val="007D2A4A"/>
    <w:rsid w:val="007D3D2B"/>
    <w:rsid w:val="007D4C1C"/>
    <w:rsid w:val="007D6327"/>
    <w:rsid w:val="007D7D92"/>
    <w:rsid w:val="007E01EC"/>
    <w:rsid w:val="007E1104"/>
    <w:rsid w:val="007E1542"/>
    <w:rsid w:val="007E1BC2"/>
    <w:rsid w:val="007E2B4E"/>
    <w:rsid w:val="007E2C8D"/>
    <w:rsid w:val="007E2EB3"/>
    <w:rsid w:val="007E363E"/>
    <w:rsid w:val="007E3869"/>
    <w:rsid w:val="007E398F"/>
    <w:rsid w:val="007E42AD"/>
    <w:rsid w:val="007E51CE"/>
    <w:rsid w:val="007E5439"/>
    <w:rsid w:val="007E57B9"/>
    <w:rsid w:val="007E5CAC"/>
    <w:rsid w:val="007E6668"/>
    <w:rsid w:val="007E7095"/>
    <w:rsid w:val="007E7409"/>
    <w:rsid w:val="007E7C78"/>
    <w:rsid w:val="007F1281"/>
    <w:rsid w:val="007F1746"/>
    <w:rsid w:val="007F1936"/>
    <w:rsid w:val="007F1D86"/>
    <w:rsid w:val="007F1D8B"/>
    <w:rsid w:val="007F20BE"/>
    <w:rsid w:val="007F2611"/>
    <w:rsid w:val="007F2C9F"/>
    <w:rsid w:val="007F2DD2"/>
    <w:rsid w:val="007F2DD6"/>
    <w:rsid w:val="007F5657"/>
    <w:rsid w:val="007F57AE"/>
    <w:rsid w:val="007F6709"/>
    <w:rsid w:val="007F6E7F"/>
    <w:rsid w:val="007F74A1"/>
    <w:rsid w:val="007F750A"/>
    <w:rsid w:val="007F76A0"/>
    <w:rsid w:val="007F7890"/>
    <w:rsid w:val="0080022B"/>
    <w:rsid w:val="00800BA5"/>
    <w:rsid w:val="00800E9B"/>
    <w:rsid w:val="00801520"/>
    <w:rsid w:val="00801672"/>
    <w:rsid w:val="008027A3"/>
    <w:rsid w:val="0080286C"/>
    <w:rsid w:val="00803A90"/>
    <w:rsid w:val="008043F1"/>
    <w:rsid w:val="00804AF8"/>
    <w:rsid w:val="008058FA"/>
    <w:rsid w:val="00806250"/>
    <w:rsid w:val="008066EB"/>
    <w:rsid w:val="00806CA3"/>
    <w:rsid w:val="00807AEF"/>
    <w:rsid w:val="00810CA2"/>
    <w:rsid w:val="00811569"/>
    <w:rsid w:val="0081323B"/>
    <w:rsid w:val="008144A0"/>
    <w:rsid w:val="008146E6"/>
    <w:rsid w:val="00816246"/>
    <w:rsid w:val="008163F3"/>
    <w:rsid w:val="00816616"/>
    <w:rsid w:val="0081769B"/>
    <w:rsid w:val="00821CF0"/>
    <w:rsid w:val="00822A39"/>
    <w:rsid w:val="00823F8D"/>
    <w:rsid w:val="00824398"/>
    <w:rsid w:val="00824B27"/>
    <w:rsid w:val="00826DDB"/>
    <w:rsid w:val="00830FE1"/>
    <w:rsid w:val="0083180F"/>
    <w:rsid w:val="00831A7D"/>
    <w:rsid w:val="00831DCC"/>
    <w:rsid w:val="00832408"/>
    <w:rsid w:val="00832443"/>
    <w:rsid w:val="0083298D"/>
    <w:rsid w:val="00833E88"/>
    <w:rsid w:val="00833F1C"/>
    <w:rsid w:val="008341D0"/>
    <w:rsid w:val="008347A3"/>
    <w:rsid w:val="00834E52"/>
    <w:rsid w:val="00836D70"/>
    <w:rsid w:val="00836F66"/>
    <w:rsid w:val="00837A0F"/>
    <w:rsid w:val="00837DB4"/>
    <w:rsid w:val="0084082A"/>
    <w:rsid w:val="008409F9"/>
    <w:rsid w:val="008418B4"/>
    <w:rsid w:val="00841AB6"/>
    <w:rsid w:val="00841DEB"/>
    <w:rsid w:val="00841E9A"/>
    <w:rsid w:val="008442AA"/>
    <w:rsid w:val="00844604"/>
    <w:rsid w:val="00844E15"/>
    <w:rsid w:val="008468FA"/>
    <w:rsid w:val="00846B19"/>
    <w:rsid w:val="00846F62"/>
    <w:rsid w:val="00850635"/>
    <w:rsid w:val="00851361"/>
    <w:rsid w:val="008519EA"/>
    <w:rsid w:val="0085205B"/>
    <w:rsid w:val="00855417"/>
    <w:rsid w:val="008558F1"/>
    <w:rsid w:val="00857335"/>
    <w:rsid w:val="008602D2"/>
    <w:rsid w:val="008611CE"/>
    <w:rsid w:val="00866166"/>
    <w:rsid w:val="00866812"/>
    <w:rsid w:val="0086729C"/>
    <w:rsid w:val="00871EB2"/>
    <w:rsid w:val="008722E6"/>
    <w:rsid w:val="008729BB"/>
    <w:rsid w:val="00873843"/>
    <w:rsid w:val="00874605"/>
    <w:rsid w:val="008749AE"/>
    <w:rsid w:val="008759C9"/>
    <w:rsid w:val="0087601B"/>
    <w:rsid w:val="00876058"/>
    <w:rsid w:val="00876AA8"/>
    <w:rsid w:val="0087772E"/>
    <w:rsid w:val="00877B4C"/>
    <w:rsid w:val="00877CED"/>
    <w:rsid w:val="008820EC"/>
    <w:rsid w:val="00883092"/>
    <w:rsid w:val="008852FB"/>
    <w:rsid w:val="00885A02"/>
    <w:rsid w:val="00887480"/>
    <w:rsid w:val="00887C73"/>
    <w:rsid w:val="0089098A"/>
    <w:rsid w:val="008909D4"/>
    <w:rsid w:val="00890EA0"/>
    <w:rsid w:val="00891BC4"/>
    <w:rsid w:val="0089203B"/>
    <w:rsid w:val="00893859"/>
    <w:rsid w:val="0089444F"/>
    <w:rsid w:val="00895B45"/>
    <w:rsid w:val="00895DC0"/>
    <w:rsid w:val="008960B3"/>
    <w:rsid w:val="008966CD"/>
    <w:rsid w:val="008A0B57"/>
    <w:rsid w:val="008A1940"/>
    <w:rsid w:val="008A1EE6"/>
    <w:rsid w:val="008A1F3F"/>
    <w:rsid w:val="008A2486"/>
    <w:rsid w:val="008A3AC9"/>
    <w:rsid w:val="008A4CB3"/>
    <w:rsid w:val="008A5185"/>
    <w:rsid w:val="008A580D"/>
    <w:rsid w:val="008A6510"/>
    <w:rsid w:val="008A6A37"/>
    <w:rsid w:val="008B022E"/>
    <w:rsid w:val="008B2965"/>
    <w:rsid w:val="008B4373"/>
    <w:rsid w:val="008B4453"/>
    <w:rsid w:val="008B493B"/>
    <w:rsid w:val="008B4951"/>
    <w:rsid w:val="008B4CED"/>
    <w:rsid w:val="008B5461"/>
    <w:rsid w:val="008B5688"/>
    <w:rsid w:val="008B57BC"/>
    <w:rsid w:val="008B67C6"/>
    <w:rsid w:val="008B6AE8"/>
    <w:rsid w:val="008B6F35"/>
    <w:rsid w:val="008B74F2"/>
    <w:rsid w:val="008B77D2"/>
    <w:rsid w:val="008B7896"/>
    <w:rsid w:val="008C0303"/>
    <w:rsid w:val="008C0D8C"/>
    <w:rsid w:val="008C0FEE"/>
    <w:rsid w:val="008C21D8"/>
    <w:rsid w:val="008C2A31"/>
    <w:rsid w:val="008C3A83"/>
    <w:rsid w:val="008C3B42"/>
    <w:rsid w:val="008C3DCC"/>
    <w:rsid w:val="008C3F12"/>
    <w:rsid w:val="008C46B9"/>
    <w:rsid w:val="008C4AE5"/>
    <w:rsid w:val="008C648A"/>
    <w:rsid w:val="008C7499"/>
    <w:rsid w:val="008C799F"/>
    <w:rsid w:val="008D0164"/>
    <w:rsid w:val="008D05FB"/>
    <w:rsid w:val="008D0CDD"/>
    <w:rsid w:val="008D20DC"/>
    <w:rsid w:val="008D3101"/>
    <w:rsid w:val="008D41CE"/>
    <w:rsid w:val="008D4AC5"/>
    <w:rsid w:val="008D5267"/>
    <w:rsid w:val="008D5ACB"/>
    <w:rsid w:val="008D5CEA"/>
    <w:rsid w:val="008D6056"/>
    <w:rsid w:val="008E0A01"/>
    <w:rsid w:val="008E0BCA"/>
    <w:rsid w:val="008E1844"/>
    <w:rsid w:val="008E252B"/>
    <w:rsid w:val="008E29F7"/>
    <w:rsid w:val="008E2D9D"/>
    <w:rsid w:val="008E31B0"/>
    <w:rsid w:val="008E32F4"/>
    <w:rsid w:val="008E466D"/>
    <w:rsid w:val="008E4FE3"/>
    <w:rsid w:val="008E50C4"/>
    <w:rsid w:val="008E6CB5"/>
    <w:rsid w:val="008E6D26"/>
    <w:rsid w:val="008E74E0"/>
    <w:rsid w:val="008E79F1"/>
    <w:rsid w:val="008F0D3A"/>
    <w:rsid w:val="008F1B41"/>
    <w:rsid w:val="008F36FA"/>
    <w:rsid w:val="008F4A85"/>
    <w:rsid w:val="008F62A0"/>
    <w:rsid w:val="008F6446"/>
    <w:rsid w:val="008F67DA"/>
    <w:rsid w:val="008F6AFF"/>
    <w:rsid w:val="008F7360"/>
    <w:rsid w:val="0090033A"/>
    <w:rsid w:val="00900902"/>
    <w:rsid w:val="009009AF"/>
    <w:rsid w:val="00900F34"/>
    <w:rsid w:val="00901222"/>
    <w:rsid w:val="0090146D"/>
    <w:rsid w:val="00901D8D"/>
    <w:rsid w:val="00902155"/>
    <w:rsid w:val="00902B97"/>
    <w:rsid w:val="00902CA7"/>
    <w:rsid w:val="0090307C"/>
    <w:rsid w:val="0090382A"/>
    <w:rsid w:val="00904CEC"/>
    <w:rsid w:val="00904E68"/>
    <w:rsid w:val="00906339"/>
    <w:rsid w:val="00906981"/>
    <w:rsid w:val="00906CCF"/>
    <w:rsid w:val="00906E26"/>
    <w:rsid w:val="00910180"/>
    <w:rsid w:val="0091039A"/>
    <w:rsid w:val="00911666"/>
    <w:rsid w:val="00911A90"/>
    <w:rsid w:val="00911AED"/>
    <w:rsid w:val="009120F1"/>
    <w:rsid w:val="00912371"/>
    <w:rsid w:val="00914602"/>
    <w:rsid w:val="00914A03"/>
    <w:rsid w:val="00914B08"/>
    <w:rsid w:val="00915079"/>
    <w:rsid w:val="009152AC"/>
    <w:rsid w:val="00915C72"/>
    <w:rsid w:val="00916745"/>
    <w:rsid w:val="0091758F"/>
    <w:rsid w:val="00917725"/>
    <w:rsid w:val="00917D72"/>
    <w:rsid w:val="00917DF3"/>
    <w:rsid w:val="00917EEA"/>
    <w:rsid w:val="009207F9"/>
    <w:rsid w:val="009216DA"/>
    <w:rsid w:val="00921FC1"/>
    <w:rsid w:val="00922270"/>
    <w:rsid w:val="009222B0"/>
    <w:rsid w:val="0092255B"/>
    <w:rsid w:val="009229EF"/>
    <w:rsid w:val="009231B1"/>
    <w:rsid w:val="0092358A"/>
    <w:rsid w:val="00923690"/>
    <w:rsid w:val="00924C63"/>
    <w:rsid w:val="00925230"/>
    <w:rsid w:val="009261D5"/>
    <w:rsid w:val="00926ED9"/>
    <w:rsid w:val="00931F65"/>
    <w:rsid w:val="009336D9"/>
    <w:rsid w:val="00933737"/>
    <w:rsid w:val="00933E14"/>
    <w:rsid w:val="009348B7"/>
    <w:rsid w:val="00934C74"/>
    <w:rsid w:val="009359DA"/>
    <w:rsid w:val="009361F1"/>
    <w:rsid w:val="00936B2A"/>
    <w:rsid w:val="00937620"/>
    <w:rsid w:val="00937F48"/>
    <w:rsid w:val="0094004B"/>
    <w:rsid w:val="009401A0"/>
    <w:rsid w:val="009405CE"/>
    <w:rsid w:val="00940812"/>
    <w:rsid w:val="00940DB5"/>
    <w:rsid w:val="0094109A"/>
    <w:rsid w:val="00941682"/>
    <w:rsid w:val="009425BF"/>
    <w:rsid w:val="009439BD"/>
    <w:rsid w:val="00943AA3"/>
    <w:rsid w:val="00944D2B"/>
    <w:rsid w:val="00946C1B"/>
    <w:rsid w:val="00947072"/>
    <w:rsid w:val="009500A3"/>
    <w:rsid w:val="0095016A"/>
    <w:rsid w:val="0095026E"/>
    <w:rsid w:val="00950D43"/>
    <w:rsid w:val="0095179A"/>
    <w:rsid w:val="00952708"/>
    <w:rsid w:val="00953470"/>
    <w:rsid w:val="00954359"/>
    <w:rsid w:val="00955611"/>
    <w:rsid w:val="00955C10"/>
    <w:rsid w:val="00957AD9"/>
    <w:rsid w:val="00957CB3"/>
    <w:rsid w:val="009611D1"/>
    <w:rsid w:val="00961B3F"/>
    <w:rsid w:val="009620A1"/>
    <w:rsid w:val="009623AF"/>
    <w:rsid w:val="00962B5B"/>
    <w:rsid w:val="00963474"/>
    <w:rsid w:val="00965026"/>
    <w:rsid w:val="00965100"/>
    <w:rsid w:val="009670A3"/>
    <w:rsid w:val="0096795C"/>
    <w:rsid w:val="00967EB8"/>
    <w:rsid w:val="00970308"/>
    <w:rsid w:val="009709DC"/>
    <w:rsid w:val="00970BB0"/>
    <w:rsid w:val="00971371"/>
    <w:rsid w:val="009714B9"/>
    <w:rsid w:val="0097163D"/>
    <w:rsid w:val="009723C4"/>
    <w:rsid w:val="00973C4B"/>
    <w:rsid w:val="00974573"/>
    <w:rsid w:val="009746DB"/>
    <w:rsid w:val="009755C8"/>
    <w:rsid w:val="009759B1"/>
    <w:rsid w:val="00976FE2"/>
    <w:rsid w:val="00977B47"/>
    <w:rsid w:val="00980122"/>
    <w:rsid w:val="00980865"/>
    <w:rsid w:val="00980870"/>
    <w:rsid w:val="00980B89"/>
    <w:rsid w:val="00980EB2"/>
    <w:rsid w:val="009816FA"/>
    <w:rsid w:val="00981CFA"/>
    <w:rsid w:val="0098317F"/>
    <w:rsid w:val="00983563"/>
    <w:rsid w:val="0098584B"/>
    <w:rsid w:val="00985ADA"/>
    <w:rsid w:val="00986C87"/>
    <w:rsid w:val="00987AB0"/>
    <w:rsid w:val="00987F11"/>
    <w:rsid w:val="009912EA"/>
    <w:rsid w:val="0099168C"/>
    <w:rsid w:val="00991EA8"/>
    <w:rsid w:val="0099212A"/>
    <w:rsid w:val="009928FA"/>
    <w:rsid w:val="0099494F"/>
    <w:rsid w:val="009952C3"/>
    <w:rsid w:val="009957C6"/>
    <w:rsid w:val="009958DD"/>
    <w:rsid w:val="00995D0A"/>
    <w:rsid w:val="00996504"/>
    <w:rsid w:val="0099721B"/>
    <w:rsid w:val="009972A8"/>
    <w:rsid w:val="009978E2"/>
    <w:rsid w:val="009A0F81"/>
    <w:rsid w:val="009A2254"/>
    <w:rsid w:val="009A3DD2"/>
    <w:rsid w:val="009A6E59"/>
    <w:rsid w:val="009A721F"/>
    <w:rsid w:val="009A7346"/>
    <w:rsid w:val="009A765C"/>
    <w:rsid w:val="009A7BD1"/>
    <w:rsid w:val="009B0706"/>
    <w:rsid w:val="009B1024"/>
    <w:rsid w:val="009B2161"/>
    <w:rsid w:val="009B2926"/>
    <w:rsid w:val="009B2C35"/>
    <w:rsid w:val="009B30F6"/>
    <w:rsid w:val="009B4627"/>
    <w:rsid w:val="009B6476"/>
    <w:rsid w:val="009B726C"/>
    <w:rsid w:val="009B7649"/>
    <w:rsid w:val="009C2592"/>
    <w:rsid w:val="009C324A"/>
    <w:rsid w:val="009C3BA7"/>
    <w:rsid w:val="009C4191"/>
    <w:rsid w:val="009C4605"/>
    <w:rsid w:val="009C5058"/>
    <w:rsid w:val="009D00F2"/>
    <w:rsid w:val="009D1AB0"/>
    <w:rsid w:val="009D1E51"/>
    <w:rsid w:val="009D2D0A"/>
    <w:rsid w:val="009D3CDC"/>
    <w:rsid w:val="009D4AC4"/>
    <w:rsid w:val="009D5148"/>
    <w:rsid w:val="009D523B"/>
    <w:rsid w:val="009D6221"/>
    <w:rsid w:val="009D67A9"/>
    <w:rsid w:val="009D7B98"/>
    <w:rsid w:val="009D7C80"/>
    <w:rsid w:val="009E027E"/>
    <w:rsid w:val="009E09DC"/>
    <w:rsid w:val="009E27BA"/>
    <w:rsid w:val="009E3655"/>
    <w:rsid w:val="009E47BB"/>
    <w:rsid w:val="009E4BF4"/>
    <w:rsid w:val="009E5651"/>
    <w:rsid w:val="009E6955"/>
    <w:rsid w:val="009E7277"/>
    <w:rsid w:val="009E7A3C"/>
    <w:rsid w:val="009F03F2"/>
    <w:rsid w:val="009F1083"/>
    <w:rsid w:val="009F19EA"/>
    <w:rsid w:val="009F2C3F"/>
    <w:rsid w:val="009F2CA4"/>
    <w:rsid w:val="009F393F"/>
    <w:rsid w:val="009F5304"/>
    <w:rsid w:val="009F542E"/>
    <w:rsid w:val="009F6285"/>
    <w:rsid w:val="009F692B"/>
    <w:rsid w:val="009F6C10"/>
    <w:rsid w:val="009F71E4"/>
    <w:rsid w:val="009F7F30"/>
    <w:rsid w:val="009F7F89"/>
    <w:rsid w:val="00A00FDA"/>
    <w:rsid w:val="00A010B4"/>
    <w:rsid w:val="00A01A09"/>
    <w:rsid w:val="00A01BEE"/>
    <w:rsid w:val="00A0268E"/>
    <w:rsid w:val="00A027A6"/>
    <w:rsid w:val="00A02979"/>
    <w:rsid w:val="00A02CA0"/>
    <w:rsid w:val="00A03BF3"/>
    <w:rsid w:val="00A0442B"/>
    <w:rsid w:val="00A0467A"/>
    <w:rsid w:val="00A12299"/>
    <w:rsid w:val="00A1234C"/>
    <w:rsid w:val="00A12C84"/>
    <w:rsid w:val="00A130F0"/>
    <w:rsid w:val="00A13716"/>
    <w:rsid w:val="00A14AB3"/>
    <w:rsid w:val="00A150E1"/>
    <w:rsid w:val="00A153D4"/>
    <w:rsid w:val="00A154A7"/>
    <w:rsid w:val="00A15BF1"/>
    <w:rsid w:val="00A15FB2"/>
    <w:rsid w:val="00A1613A"/>
    <w:rsid w:val="00A1718C"/>
    <w:rsid w:val="00A21B92"/>
    <w:rsid w:val="00A21E16"/>
    <w:rsid w:val="00A22CC8"/>
    <w:rsid w:val="00A23C3F"/>
    <w:rsid w:val="00A23FC9"/>
    <w:rsid w:val="00A303D9"/>
    <w:rsid w:val="00A308A9"/>
    <w:rsid w:val="00A3123B"/>
    <w:rsid w:val="00A32667"/>
    <w:rsid w:val="00A32D3E"/>
    <w:rsid w:val="00A337B6"/>
    <w:rsid w:val="00A34288"/>
    <w:rsid w:val="00A342D1"/>
    <w:rsid w:val="00A364B4"/>
    <w:rsid w:val="00A36823"/>
    <w:rsid w:val="00A36FFE"/>
    <w:rsid w:val="00A371E6"/>
    <w:rsid w:val="00A37587"/>
    <w:rsid w:val="00A37C91"/>
    <w:rsid w:val="00A41143"/>
    <w:rsid w:val="00A42A5C"/>
    <w:rsid w:val="00A43195"/>
    <w:rsid w:val="00A434C6"/>
    <w:rsid w:val="00A43E22"/>
    <w:rsid w:val="00A44457"/>
    <w:rsid w:val="00A44A03"/>
    <w:rsid w:val="00A450BA"/>
    <w:rsid w:val="00A4529F"/>
    <w:rsid w:val="00A457AF"/>
    <w:rsid w:val="00A4583E"/>
    <w:rsid w:val="00A45D7E"/>
    <w:rsid w:val="00A471A2"/>
    <w:rsid w:val="00A4754A"/>
    <w:rsid w:val="00A47B92"/>
    <w:rsid w:val="00A47BD4"/>
    <w:rsid w:val="00A50115"/>
    <w:rsid w:val="00A520D8"/>
    <w:rsid w:val="00A52187"/>
    <w:rsid w:val="00A5294C"/>
    <w:rsid w:val="00A53CF1"/>
    <w:rsid w:val="00A55C13"/>
    <w:rsid w:val="00A56384"/>
    <w:rsid w:val="00A56C82"/>
    <w:rsid w:val="00A56F82"/>
    <w:rsid w:val="00A60250"/>
    <w:rsid w:val="00A61B78"/>
    <w:rsid w:val="00A61B7B"/>
    <w:rsid w:val="00A630B1"/>
    <w:rsid w:val="00A63569"/>
    <w:rsid w:val="00A63672"/>
    <w:rsid w:val="00A65415"/>
    <w:rsid w:val="00A65EF1"/>
    <w:rsid w:val="00A6623D"/>
    <w:rsid w:val="00A66D42"/>
    <w:rsid w:val="00A66F49"/>
    <w:rsid w:val="00A67665"/>
    <w:rsid w:val="00A71949"/>
    <w:rsid w:val="00A727FA"/>
    <w:rsid w:val="00A72C98"/>
    <w:rsid w:val="00A72F1C"/>
    <w:rsid w:val="00A7459B"/>
    <w:rsid w:val="00A74A64"/>
    <w:rsid w:val="00A76B5B"/>
    <w:rsid w:val="00A76E76"/>
    <w:rsid w:val="00A77FEB"/>
    <w:rsid w:val="00A80013"/>
    <w:rsid w:val="00A80693"/>
    <w:rsid w:val="00A819E4"/>
    <w:rsid w:val="00A81D50"/>
    <w:rsid w:val="00A8294B"/>
    <w:rsid w:val="00A83D4F"/>
    <w:rsid w:val="00A83DE1"/>
    <w:rsid w:val="00A8492F"/>
    <w:rsid w:val="00A84FA7"/>
    <w:rsid w:val="00A8557D"/>
    <w:rsid w:val="00A86492"/>
    <w:rsid w:val="00A86F66"/>
    <w:rsid w:val="00A87CD2"/>
    <w:rsid w:val="00A87F3C"/>
    <w:rsid w:val="00A905B8"/>
    <w:rsid w:val="00A91EE6"/>
    <w:rsid w:val="00A926C6"/>
    <w:rsid w:val="00A928F0"/>
    <w:rsid w:val="00A92D64"/>
    <w:rsid w:val="00A94216"/>
    <w:rsid w:val="00A94487"/>
    <w:rsid w:val="00A951F8"/>
    <w:rsid w:val="00A97AEC"/>
    <w:rsid w:val="00A97E4D"/>
    <w:rsid w:val="00AA00F7"/>
    <w:rsid w:val="00AA03D4"/>
    <w:rsid w:val="00AA1329"/>
    <w:rsid w:val="00AA152C"/>
    <w:rsid w:val="00AA21A4"/>
    <w:rsid w:val="00AA65EA"/>
    <w:rsid w:val="00AA6F97"/>
    <w:rsid w:val="00AA74E2"/>
    <w:rsid w:val="00AA7B70"/>
    <w:rsid w:val="00AA7DE0"/>
    <w:rsid w:val="00AB3D5A"/>
    <w:rsid w:val="00AB7843"/>
    <w:rsid w:val="00AC03D5"/>
    <w:rsid w:val="00AC0508"/>
    <w:rsid w:val="00AC1CE2"/>
    <w:rsid w:val="00AC31CA"/>
    <w:rsid w:val="00AC33AF"/>
    <w:rsid w:val="00AC4C17"/>
    <w:rsid w:val="00AC53AC"/>
    <w:rsid w:val="00AC6174"/>
    <w:rsid w:val="00AC774F"/>
    <w:rsid w:val="00AD1890"/>
    <w:rsid w:val="00AD1994"/>
    <w:rsid w:val="00AD1DD7"/>
    <w:rsid w:val="00AD279C"/>
    <w:rsid w:val="00AD2E12"/>
    <w:rsid w:val="00AD3CDF"/>
    <w:rsid w:val="00AD3E76"/>
    <w:rsid w:val="00AD4DAA"/>
    <w:rsid w:val="00AD6119"/>
    <w:rsid w:val="00AE02FA"/>
    <w:rsid w:val="00AE0631"/>
    <w:rsid w:val="00AE1C61"/>
    <w:rsid w:val="00AE20C4"/>
    <w:rsid w:val="00AE2774"/>
    <w:rsid w:val="00AE2DAE"/>
    <w:rsid w:val="00AE312D"/>
    <w:rsid w:val="00AE4FE8"/>
    <w:rsid w:val="00AE5C2F"/>
    <w:rsid w:val="00AE6386"/>
    <w:rsid w:val="00AE6611"/>
    <w:rsid w:val="00AE6758"/>
    <w:rsid w:val="00AE681A"/>
    <w:rsid w:val="00AE6AA3"/>
    <w:rsid w:val="00AE6FC6"/>
    <w:rsid w:val="00AE7188"/>
    <w:rsid w:val="00AE7CCE"/>
    <w:rsid w:val="00AE7D04"/>
    <w:rsid w:val="00AF0F83"/>
    <w:rsid w:val="00AF2C1D"/>
    <w:rsid w:val="00AF33AA"/>
    <w:rsid w:val="00AF55E0"/>
    <w:rsid w:val="00AF6CF8"/>
    <w:rsid w:val="00AF7276"/>
    <w:rsid w:val="00AF787A"/>
    <w:rsid w:val="00AF7A9E"/>
    <w:rsid w:val="00B01594"/>
    <w:rsid w:val="00B03082"/>
    <w:rsid w:val="00B031E9"/>
    <w:rsid w:val="00B0429B"/>
    <w:rsid w:val="00B04AAE"/>
    <w:rsid w:val="00B04E76"/>
    <w:rsid w:val="00B0576B"/>
    <w:rsid w:val="00B0725C"/>
    <w:rsid w:val="00B07823"/>
    <w:rsid w:val="00B07DFA"/>
    <w:rsid w:val="00B10325"/>
    <w:rsid w:val="00B10757"/>
    <w:rsid w:val="00B1079F"/>
    <w:rsid w:val="00B12189"/>
    <w:rsid w:val="00B122CC"/>
    <w:rsid w:val="00B12673"/>
    <w:rsid w:val="00B138B7"/>
    <w:rsid w:val="00B13E78"/>
    <w:rsid w:val="00B141A7"/>
    <w:rsid w:val="00B15B35"/>
    <w:rsid w:val="00B17D30"/>
    <w:rsid w:val="00B17DAF"/>
    <w:rsid w:val="00B20734"/>
    <w:rsid w:val="00B20844"/>
    <w:rsid w:val="00B22492"/>
    <w:rsid w:val="00B22DF3"/>
    <w:rsid w:val="00B23CC2"/>
    <w:rsid w:val="00B23EDD"/>
    <w:rsid w:val="00B24487"/>
    <w:rsid w:val="00B24FE1"/>
    <w:rsid w:val="00B25040"/>
    <w:rsid w:val="00B25C97"/>
    <w:rsid w:val="00B264F8"/>
    <w:rsid w:val="00B2796C"/>
    <w:rsid w:val="00B30A36"/>
    <w:rsid w:val="00B30BCA"/>
    <w:rsid w:val="00B320DA"/>
    <w:rsid w:val="00B3458E"/>
    <w:rsid w:val="00B3489F"/>
    <w:rsid w:val="00B351C4"/>
    <w:rsid w:val="00B3690D"/>
    <w:rsid w:val="00B36924"/>
    <w:rsid w:val="00B36F97"/>
    <w:rsid w:val="00B370F4"/>
    <w:rsid w:val="00B404D6"/>
    <w:rsid w:val="00B40697"/>
    <w:rsid w:val="00B41119"/>
    <w:rsid w:val="00B419B1"/>
    <w:rsid w:val="00B42241"/>
    <w:rsid w:val="00B43987"/>
    <w:rsid w:val="00B43F1A"/>
    <w:rsid w:val="00B443CE"/>
    <w:rsid w:val="00B44CC6"/>
    <w:rsid w:val="00B44D0F"/>
    <w:rsid w:val="00B44EEC"/>
    <w:rsid w:val="00B45259"/>
    <w:rsid w:val="00B45305"/>
    <w:rsid w:val="00B461A0"/>
    <w:rsid w:val="00B46373"/>
    <w:rsid w:val="00B46986"/>
    <w:rsid w:val="00B5160D"/>
    <w:rsid w:val="00B51648"/>
    <w:rsid w:val="00B52557"/>
    <w:rsid w:val="00B52DE3"/>
    <w:rsid w:val="00B52EB3"/>
    <w:rsid w:val="00B5373D"/>
    <w:rsid w:val="00B53808"/>
    <w:rsid w:val="00B5540B"/>
    <w:rsid w:val="00B555F3"/>
    <w:rsid w:val="00B57346"/>
    <w:rsid w:val="00B5772D"/>
    <w:rsid w:val="00B6223E"/>
    <w:rsid w:val="00B62BD3"/>
    <w:rsid w:val="00B63EF7"/>
    <w:rsid w:val="00B6445A"/>
    <w:rsid w:val="00B64F4D"/>
    <w:rsid w:val="00B65575"/>
    <w:rsid w:val="00B66794"/>
    <w:rsid w:val="00B67301"/>
    <w:rsid w:val="00B70AED"/>
    <w:rsid w:val="00B71BCC"/>
    <w:rsid w:val="00B71C4E"/>
    <w:rsid w:val="00B744C6"/>
    <w:rsid w:val="00B745A5"/>
    <w:rsid w:val="00B76D16"/>
    <w:rsid w:val="00B8074B"/>
    <w:rsid w:val="00B80CDF"/>
    <w:rsid w:val="00B82EA8"/>
    <w:rsid w:val="00B84BBF"/>
    <w:rsid w:val="00B87228"/>
    <w:rsid w:val="00B873C8"/>
    <w:rsid w:val="00B874FC"/>
    <w:rsid w:val="00B87CCC"/>
    <w:rsid w:val="00B91D3B"/>
    <w:rsid w:val="00B9228A"/>
    <w:rsid w:val="00B922B2"/>
    <w:rsid w:val="00B92B38"/>
    <w:rsid w:val="00B93917"/>
    <w:rsid w:val="00B93E21"/>
    <w:rsid w:val="00B94AFA"/>
    <w:rsid w:val="00B96058"/>
    <w:rsid w:val="00B962AC"/>
    <w:rsid w:val="00B96D15"/>
    <w:rsid w:val="00B9732F"/>
    <w:rsid w:val="00B97361"/>
    <w:rsid w:val="00B97848"/>
    <w:rsid w:val="00BA16AB"/>
    <w:rsid w:val="00BA1E00"/>
    <w:rsid w:val="00BA337B"/>
    <w:rsid w:val="00BA4610"/>
    <w:rsid w:val="00BA513B"/>
    <w:rsid w:val="00BA5C5A"/>
    <w:rsid w:val="00BA60DE"/>
    <w:rsid w:val="00BA710B"/>
    <w:rsid w:val="00BA776D"/>
    <w:rsid w:val="00BA7BEE"/>
    <w:rsid w:val="00BB03FE"/>
    <w:rsid w:val="00BB0750"/>
    <w:rsid w:val="00BB1443"/>
    <w:rsid w:val="00BB26B9"/>
    <w:rsid w:val="00BB3832"/>
    <w:rsid w:val="00BB3E8A"/>
    <w:rsid w:val="00BB439A"/>
    <w:rsid w:val="00BB4866"/>
    <w:rsid w:val="00BB49AC"/>
    <w:rsid w:val="00BB64A6"/>
    <w:rsid w:val="00BB73A0"/>
    <w:rsid w:val="00BC034C"/>
    <w:rsid w:val="00BC0451"/>
    <w:rsid w:val="00BC1223"/>
    <w:rsid w:val="00BC1257"/>
    <w:rsid w:val="00BC2A86"/>
    <w:rsid w:val="00BC3486"/>
    <w:rsid w:val="00BC3A49"/>
    <w:rsid w:val="00BC4B86"/>
    <w:rsid w:val="00BC5CA5"/>
    <w:rsid w:val="00BC6726"/>
    <w:rsid w:val="00BC7519"/>
    <w:rsid w:val="00BC7617"/>
    <w:rsid w:val="00BC79C9"/>
    <w:rsid w:val="00BD07D8"/>
    <w:rsid w:val="00BD09EB"/>
    <w:rsid w:val="00BD0EF7"/>
    <w:rsid w:val="00BD2AB1"/>
    <w:rsid w:val="00BD43E4"/>
    <w:rsid w:val="00BD4D7F"/>
    <w:rsid w:val="00BD6626"/>
    <w:rsid w:val="00BE16FC"/>
    <w:rsid w:val="00BE1A5F"/>
    <w:rsid w:val="00BE30DF"/>
    <w:rsid w:val="00BE37D8"/>
    <w:rsid w:val="00BE45D7"/>
    <w:rsid w:val="00BE6290"/>
    <w:rsid w:val="00BE7255"/>
    <w:rsid w:val="00BF09C8"/>
    <w:rsid w:val="00BF1072"/>
    <w:rsid w:val="00BF34D3"/>
    <w:rsid w:val="00BF3F15"/>
    <w:rsid w:val="00BF427F"/>
    <w:rsid w:val="00BF4335"/>
    <w:rsid w:val="00BF47CB"/>
    <w:rsid w:val="00BF4C73"/>
    <w:rsid w:val="00BF4D9D"/>
    <w:rsid w:val="00BF6EE3"/>
    <w:rsid w:val="00BF6FC4"/>
    <w:rsid w:val="00BF7361"/>
    <w:rsid w:val="00BF756D"/>
    <w:rsid w:val="00C001F9"/>
    <w:rsid w:val="00C00791"/>
    <w:rsid w:val="00C020E1"/>
    <w:rsid w:val="00C03438"/>
    <w:rsid w:val="00C03532"/>
    <w:rsid w:val="00C03DF9"/>
    <w:rsid w:val="00C04535"/>
    <w:rsid w:val="00C045DC"/>
    <w:rsid w:val="00C05C44"/>
    <w:rsid w:val="00C05D7E"/>
    <w:rsid w:val="00C06213"/>
    <w:rsid w:val="00C06B7C"/>
    <w:rsid w:val="00C06DB7"/>
    <w:rsid w:val="00C06E6E"/>
    <w:rsid w:val="00C0752B"/>
    <w:rsid w:val="00C07597"/>
    <w:rsid w:val="00C07677"/>
    <w:rsid w:val="00C121AD"/>
    <w:rsid w:val="00C12B7A"/>
    <w:rsid w:val="00C1348A"/>
    <w:rsid w:val="00C1433A"/>
    <w:rsid w:val="00C14CF1"/>
    <w:rsid w:val="00C15A5D"/>
    <w:rsid w:val="00C16A16"/>
    <w:rsid w:val="00C17EB1"/>
    <w:rsid w:val="00C2053C"/>
    <w:rsid w:val="00C2071E"/>
    <w:rsid w:val="00C20993"/>
    <w:rsid w:val="00C218DD"/>
    <w:rsid w:val="00C21B22"/>
    <w:rsid w:val="00C227BF"/>
    <w:rsid w:val="00C233B1"/>
    <w:rsid w:val="00C23883"/>
    <w:rsid w:val="00C2535F"/>
    <w:rsid w:val="00C2561B"/>
    <w:rsid w:val="00C25BCC"/>
    <w:rsid w:val="00C260E3"/>
    <w:rsid w:val="00C268E5"/>
    <w:rsid w:val="00C319FA"/>
    <w:rsid w:val="00C3224A"/>
    <w:rsid w:val="00C34B65"/>
    <w:rsid w:val="00C350B9"/>
    <w:rsid w:val="00C35115"/>
    <w:rsid w:val="00C35530"/>
    <w:rsid w:val="00C35B2C"/>
    <w:rsid w:val="00C37435"/>
    <w:rsid w:val="00C3775E"/>
    <w:rsid w:val="00C4018D"/>
    <w:rsid w:val="00C4136B"/>
    <w:rsid w:val="00C41F64"/>
    <w:rsid w:val="00C42ABC"/>
    <w:rsid w:val="00C437F8"/>
    <w:rsid w:val="00C43B3A"/>
    <w:rsid w:val="00C4590B"/>
    <w:rsid w:val="00C46F60"/>
    <w:rsid w:val="00C46FAF"/>
    <w:rsid w:val="00C478C1"/>
    <w:rsid w:val="00C50130"/>
    <w:rsid w:val="00C5099A"/>
    <w:rsid w:val="00C511B9"/>
    <w:rsid w:val="00C515DE"/>
    <w:rsid w:val="00C5376B"/>
    <w:rsid w:val="00C5492A"/>
    <w:rsid w:val="00C54C8B"/>
    <w:rsid w:val="00C561ED"/>
    <w:rsid w:val="00C6072A"/>
    <w:rsid w:val="00C61575"/>
    <w:rsid w:val="00C61A54"/>
    <w:rsid w:val="00C6267D"/>
    <w:rsid w:val="00C628B3"/>
    <w:rsid w:val="00C62FB6"/>
    <w:rsid w:val="00C635AE"/>
    <w:rsid w:val="00C6388C"/>
    <w:rsid w:val="00C64240"/>
    <w:rsid w:val="00C64CBC"/>
    <w:rsid w:val="00C65799"/>
    <w:rsid w:val="00C678F2"/>
    <w:rsid w:val="00C67CBE"/>
    <w:rsid w:val="00C70F3D"/>
    <w:rsid w:val="00C7160C"/>
    <w:rsid w:val="00C72C4D"/>
    <w:rsid w:val="00C74822"/>
    <w:rsid w:val="00C75170"/>
    <w:rsid w:val="00C75216"/>
    <w:rsid w:val="00C76904"/>
    <w:rsid w:val="00C77DEE"/>
    <w:rsid w:val="00C80B22"/>
    <w:rsid w:val="00C80E67"/>
    <w:rsid w:val="00C81302"/>
    <w:rsid w:val="00C81770"/>
    <w:rsid w:val="00C83012"/>
    <w:rsid w:val="00C84F03"/>
    <w:rsid w:val="00C86BB7"/>
    <w:rsid w:val="00C874DB"/>
    <w:rsid w:val="00C8754B"/>
    <w:rsid w:val="00C87F2A"/>
    <w:rsid w:val="00C9033D"/>
    <w:rsid w:val="00C9095F"/>
    <w:rsid w:val="00C91481"/>
    <w:rsid w:val="00C93151"/>
    <w:rsid w:val="00C93323"/>
    <w:rsid w:val="00C93561"/>
    <w:rsid w:val="00C944F9"/>
    <w:rsid w:val="00C94D64"/>
    <w:rsid w:val="00C96D12"/>
    <w:rsid w:val="00C97341"/>
    <w:rsid w:val="00CA035C"/>
    <w:rsid w:val="00CA15B9"/>
    <w:rsid w:val="00CA1E59"/>
    <w:rsid w:val="00CA2185"/>
    <w:rsid w:val="00CA24BA"/>
    <w:rsid w:val="00CA3C1C"/>
    <w:rsid w:val="00CA4484"/>
    <w:rsid w:val="00CA7882"/>
    <w:rsid w:val="00CB0BA2"/>
    <w:rsid w:val="00CB14AC"/>
    <w:rsid w:val="00CB2680"/>
    <w:rsid w:val="00CB3A4A"/>
    <w:rsid w:val="00CB4773"/>
    <w:rsid w:val="00CB5362"/>
    <w:rsid w:val="00CB7558"/>
    <w:rsid w:val="00CB7F24"/>
    <w:rsid w:val="00CC185A"/>
    <w:rsid w:val="00CC1CAA"/>
    <w:rsid w:val="00CC1F1A"/>
    <w:rsid w:val="00CC319C"/>
    <w:rsid w:val="00CC449B"/>
    <w:rsid w:val="00CC46F6"/>
    <w:rsid w:val="00CC490D"/>
    <w:rsid w:val="00CC596A"/>
    <w:rsid w:val="00CC6262"/>
    <w:rsid w:val="00CC631C"/>
    <w:rsid w:val="00CC6326"/>
    <w:rsid w:val="00CC65BA"/>
    <w:rsid w:val="00CC7506"/>
    <w:rsid w:val="00CD00C8"/>
    <w:rsid w:val="00CD0ACB"/>
    <w:rsid w:val="00CD12CB"/>
    <w:rsid w:val="00CD16D8"/>
    <w:rsid w:val="00CD24D7"/>
    <w:rsid w:val="00CD4FA2"/>
    <w:rsid w:val="00CD5961"/>
    <w:rsid w:val="00CE056E"/>
    <w:rsid w:val="00CE06AB"/>
    <w:rsid w:val="00CE06B4"/>
    <w:rsid w:val="00CE1BB0"/>
    <w:rsid w:val="00CE4C66"/>
    <w:rsid w:val="00CE59F3"/>
    <w:rsid w:val="00CE6C00"/>
    <w:rsid w:val="00CF050D"/>
    <w:rsid w:val="00CF387C"/>
    <w:rsid w:val="00CF4AB6"/>
    <w:rsid w:val="00CF5342"/>
    <w:rsid w:val="00CF68BE"/>
    <w:rsid w:val="00CF7384"/>
    <w:rsid w:val="00CF7BB9"/>
    <w:rsid w:val="00D00844"/>
    <w:rsid w:val="00D014EC"/>
    <w:rsid w:val="00D02789"/>
    <w:rsid w:val="00D02F63"/>
    <w:rsid w:val="00D03E85"/>
    <w:rsid w:val="00D03EF6"/>
    <w:rsid w:val="00D0561D"/>
    <w:rsid w:val="00D062A5"/>
    <w:rsid w:val="00D06514"/>
    <w:rsid w:val="00D073F1"/>
    <w:rsid w:val="00D074D7"/>
    <w:rsid w:val="00D11F75"/>
    <w:rsid w:val="00D12295"/>
    <w:rsid w:val="00D13CD5"/>
    <w:rsid w:val="00D13E77"/>
    <w:rsid w:val="00D140AB"/>
    <w:rsid w:val="00D147A9"/>
    <w:rsid w:val="00D14E8A"/>
    <w:rsid w:val="00D15A6B"/>
    <w:rsid w:val="00D15F56"/>
    <w:rsid w:val="00D15FB6"/>
    <w:rsid w:val="00D16483"/>
    <w:rsid w:val="00D16AB9"/>
    <w:rsid w:val="00D17CFE"/>
    <w:rsid w:val="00D17D18"/>
    <w:rsid w:val="00D17DDD"/>
    <w:rsid w:val="00D20172"/>
    <w:rsid w:val="00D21408"/>
    <w:rsid w:val="00D21E89"/>
    <w:rsid w:val="00D2233C"/>
    <w:rsid w:val="00D23122"/>
    <w:rsid w:val="00D23755"/>
    <w:rsid w:val="00D2460C"/>
    <w:rsid w:val="00D24FA9"/>
    <w:rsid w:val="00D258D5"/>
    <w:rsid w:val="00D262A5"/>
    <w:rsid w:val="00D262EA"/>
    <w:rsid w:val="00D30422"/>
    <w:rsid w:val="00D30779"/>
    <w:rsid w:val="00D311A7"/>
    <w:rsid w:val="00D3169D"/>
    <w:rsid w:val="00D31741"/>
    <w:rsid w:val="00D32A8C"/>
    <w:rsid w:val="00D343C9"/>
    <w:rsid w:val="00D34625"/>
    <w:rsid w:val="00D34A3E"/>
    <w:rsid w:val="00D34AEF"/>
    <w:rsid w:val="00D350C2"/>
    <w:rsid w:val="00D355FB"/>
    <w:rsid w:val="00D35E8B"/>
    <w:rsid w:val="00D36A27"/>
    <w:rsid w:val="00D37F7E"/>
    <w:rsid w:val="00D41A4A"/>
    <w:rsid w:val="00D42934"/>
    <w:rsid w:val="00D435DE"/>
    <w:rsid w:val="00D4407E"/>
    <w:rsid w:val="00D45336"/>
    <w:rsid w:val="00D4594F"/>
    <w:rsid w:val="00D46628"/>
    <w:rsid w:val="00D467E6"/>
    <w:rsid w:val="00D4741C"/>
    <w:rsid w:val="00D477F9"/>
    <w:rsid w:val="00D501E6"/>
    <w:rsid w:val="00D5030F"/>
    <w:rsid w:val="00D509B1"/>
    <w:rsid w:val="00D52385"/>
    <w:rsid w:val="00D52E67"/>
    <w:rsid w:val="00D541D1"/>
    <w:rsid w:val="00D547EC"/>
    <w:rsid w:val="00D54C68"/>
    <w:rsid w:val="00D5673A"/>
    <w:rsid w:val="00D57919"/>
    <w:rsid w:val="00D579F6"/>
    <w:rsid w:val="00D57FE7"/>
    <w:rsid w:val="00D6152E"/>
    <w:rsid w:val="00D61D50"/>
    <w:rsid w:val="00D6394A"/>
    <w:rsid w:val="00D63B33"/>
    <w:rsid w:val="00D64647"/>
    <w:rsid w:val="00D6509B"/>
    <w:rsid w:val="00D65C04"/>
    <w:rsid w:val="00D66904"/>
    <w:rsid w:val="00D67656"/>
    <w:rsid w:val="00D67657"/>
    <w:rsid w:val="00D70ACD"/>
    <w:rsid w:val="00D71D43"/>
    <w:rsid w:val="00D71DC2"/>
    <w:rsid w:val="00D71F7A"/>
    <w:rsid w:val="00D7265A"/>
    <w:rsid w:val="00D73CC3"/>
    <w:rsid w:val="00D83238"/>
    <w:rsid w:val="00D84085"/>
    <w:rsid w:val="00D8529C"/>
    <w:rsid w:val="00D85483"/>
    <w:rsid w:val="00D85F66"/>
    <w:rsid w:val="00D85FF1"/>
    <w:rsid w:val="00D86AF5"/>
    <w:rsid w:val="00D86D1C"/>
    <w:rsid w:val="00D90651"/>
    <w:rsid w:val="00D9070B"/>
    <w:rsid w:val="00D90926"/>
    <w:rsid w:val="00D91575"/>
    <w:rsid w:val="00D9193F"/>
    <w:rsid w:val="00D92B2A"/>
    <w:rsid w:val="00D92BEF"/>
    <w:rsid w:val="00D9319D"/>
    <w:rsid w:val="00D946BC"/>
    <w:rsid w:val="00D94F8D"/>
    <w:rsid w:val="00D956E1"/>
    <w:rsid w:val="00D95A3E"/>
    <w:rsid w:val="00D95B09"/>
    <w:rsid w:val="00D96790"/>
    <w:rsid w:val="00D97484"/>
    <w:rsid w:val="00D97587"/>
    <w:rsid w:val="00D976CF"/>
    <w:rsid w:val="00D97D0C"/>
    <w:rsid w:val="00DA060E"/>
    <w:rsid w:val="00DA0A06"/>
    <w:rsid w:val="00DA145B"/>
    <w:rsid w:val="00DA2E15"/>
    <w:rsid w:val="00DA4E0B"/>
    <w:rsid w:val="00DA556E"/>
    <w:rsid w:val="00DA5CD5"/>
    <w:rsid w:val="00DA6F02"/>
    <w:rsid w:val="00DA7B40"/>
    <w:rsid w:val="00DA7E4E"/>
    <w:rsid w:val="00DB009A"/>
    <w:rsid w:val="00DB0487"/>
    <w:rsid w:val="00DB1E81"/>
    <w:rsid w:val="00DB244D"/>
    <w:rsid w:val="00DB27B8"/>
    <w:rsid w:val="00DB3436"/>
    <w:rsid w:val="00DB3C44"/>
    <w:rsid w:val="00DB61B9"/>
    <w:rsid w:val="00DC01DA"/>
    <w:rsid w:val="00DC068B"/>
    <w:rsid w:val="00DC0976"/>
    <w:rsid w:val="00DC1572"/>
    <w:rsid w:val="00DC2C34"/>
    <w:rsid w:val="00DC3813"/>
    <w:rsid w:val="00DC41BD"/>
    <w:rsid w:val="00DC4258"/>
    <w:rsid w:val="00DC5807"/>
    <w:rsid w:val="00DC5828"/>
    <w:rsid w:val="00DC6F3F"/>
    <w:rsid w:val="00DC6F8E"/>
    <w:rsid w:val="00DC7448"/>
    <w:rsid w:val="00DD0030"/>
    <w:rsid w:val="00DD07EA"/>
    <w:rsid w:val="00DD1BFB"/>
    <w:rsid w:val="00DD1D8D"/>
    <w:rsid w:val="00DD259A"/>
    <w:rsid w:val="00DD37AD"/>
    <w:rsid w:val="00DD3B84"/>
    <w:rsid w:val="00DD4F8C"/>
    <w:rsid w:val="00DE0752"/>
    <w:rsid w:val="00DE1444"/>
    <w:rsid w:val="00DE1561"/>
    <w:rsid w:val="00DE27A6"/>
    <w:rsid w:val="00DE3F2D"/>
    <w:rsid w:val="00DE49A0"/>
    <w:rsid w:val="00DE4CE4"/>
    <w:rsid w:val="00DE5B07"/>
    <w:rsid w:val="00DE67DA"/>
    <w:rsid w:val="00DE76DB"/>
    <w:rsid w:val="00DF0330"/>
    <w:rsid w:val="00DF0391"/>
    <w:rsid w:val="00DF1036"/>
    <w:rsid w:val="00DF15C9"/>
    <w:rsid w:val="00DF295A"/>
    <w:rsid w:val="00DF3470"/>
    <w:rsid w:val="00DF362A"/>
    <w:rsid w:val="00DF43D0"/>
    <w:rsid w:val="00DF6814"/>
    <w:rsid w:val="00DF77B1"/>
    <w:rsid w:val="00DF7BED"/>
    <w:rsid w:val="00E005E0"/>
    <w:rsid w:val="00E010FD"/>
    <w:rsid w:val="00E01185"/>
    <w:rsid w:val="00E0151F"/>
    <w:rsid w:val="00E038F7"/>
    <w:rsid w:val="00E04067"/>
    <w:rsid w:val="00E0589F"/>
    <w:rsid w:val="00E059CC"/>
    <w:rsid w:val="00E0765A"/>
    <w:rsid w:val="00E10401"/>
    <w:rsid w:val="00E11A5D"/>
    <w:rsid w:val="00E1285C"/>
    <w:rsid w:val="00E129DF"/>
    <w:rsid w:val="00E1429D"/>
    <w:rsid w:val="00E14399"/>
    <w:rsid w:val="00E147FC"/>
    <w:rsid w:val="00E150CC"/>
    <w:rsid w:val="00E16BE2"/>
    <w:rsid w:val="00E17C23"/>
    <w:rsid w:val="00E20F53"/>
    <w:rsid w:val="00E2218E"/>
    <w:rsid w:val="00E23D90"/>
    <w:rsid w:val="00E24C21"/>
    <w:rsid w:val="00E24D98"/>
    <w:rsid w:val="00E27154"/>
    <w:rsid w:val="00E2743B"/>
    <w:rsid w:val="00E27EC3"/>
    <w:rsid w:val="00E3119B"/>
    <w:rsid w:val="00E33745"/>
    <w:rsid w:val="00E33F2D"/>
    <w:rsid w:val="00E34175"/>
    <w:rsid w:val="00E34BC9"/>
    <w:rsid w:val="00E3525C"/>
    <w:rsid w:val="00E36BC5"/>
    <w:rsid w:val="00E3797B"/>
    <w:rsid w:val="00E40832"/>
    <w:rsid w:val="00E4124C"/>
    <w:rsid w:val="00E41774"/>
    <w:rsid w:val="00E417C8"/>
    <w:rsid w:val="00E41A13"/>
    <w:rsid w:val="00E42749"/>
    <w:rsid w:val="00E42DBA"/>
    <w:rsid w:val="00E42E7F"/>
    <w:rsid w:val="00E42E90"/>
    <w:rsid w:val="00E438D9"/>
    <w:rsid w:val="00E44AF0"/>
    <w:rsid w:val="00E44B79"/>
    <w:rsid w:val="00E45C29"/>
    <w:rsid w:val="00E47072"/>
    <w:rsid w:val="00E51268"/>
    <w:rsid w:val="00E52227"/>
    <w:rsid w:val="00E52603"/>
    <w:rsid w:val="00E528EF"/>
    <w:rsid w:val="00E52F87"/>
    <w:rsid w:val="00E52F98"/>
    <w:rsid w:val="00E53DC3"/>
    <w:rsid w:val="00E55464"/>
    <w:rsid w:val="00E555E7"/>
    <w:rsid w:val="00E558D5"/>
    <w:rsid w:val="00E55A9A"/>
    <w:rsid w:val="00E55C87"/>
    <w:rsid w:val="00E5653E"/>
    <w:rsid w:val="00E56E0E"/>
    <w:rsid w:val="00E56FCF"/>
    <w:rsid w:val="00E60164"/>
    <w:rsid w:val="00E601F1"/>
    <w:rsid w:val="00E60B81"/>
    <w:rsid w:val="00E60E19"/>
    <w:rsid w:val="00E625B2"/>
    <w:rsid w:val="00E63F42"/>
    <w:rsid w:val="00E641AE"/>
    <w:rsid w:val="00E66160"/>
    <w:rsid w:val="00E67141"/>
    <w:rsid w:val="00E6761E"/>
    <w:rsid w:val="00E73123"/>
    <w:rsid w:val="00E73831"/>
    <w:rsid w:val="00E73AD3"/>
    <w:rsid w:val="00E73F84"/>
    <w:rsid w:val="00E74D3F"/>
    <w:rsid w:val="00E768DE"/>
    <w:rsid w:val="00E801BE"/>
    <w:rsid w:val="00E80DA4"/>
    <w:rsid w:val="00E810A0"/>
    <w:rsid w:val="00E811DB"/>
    <w:rsid w:val="00E8122A"/>
    <w:rsid w:val="00E81BBA"/>
    <w:rsid w:val="00E82DD9"/>
    <w:rsid w:val="00E83B1C"/>
    <w:rsid w:val="00E840E2"/>
    <w:rsid w:val="00E842EF"/>
    <w:rsid w:val="00E84D1A"/>
    <w:rsid w:val="00E85C1C"/>
    <w:rsid w:val="00E85C54"/>
    <w:rsid w:val="00E86269"/>
    <w:rsid w:val="00E866CF"/>
    <w:rsid w:val="00E86CB1"/>
    <w:rsid w:val="00E87A28"/>
    <w:rsid w:val="00E9064B"/>
    <w:rsid w:val="00E908C2"/>
    <w:rsid w:val="00E90B8F"/>
    <w:rsid w:val="00E91342"/>
    <w:rsid w:val="00E91892"/>
    <w:rsid w:val="00E919A3"/>
    <w:rsid w:val="00E92DD1"/>
    <w:rsid w:val="00E9345D"/>
    <w:rsid w:val="00E9442A"/>
    <w:rsid w:val="00E94A82"/>
    <w:rsid w:val="00E94D04"/>
    <w:rsid w:val="00E97B4D"/>
    <w:rsid w:val="00E97CED"/>
    <w:rsid w:val="00EA0B20"/>
    <w:rsid w:val="00EA2151"/>
    <w:rsid w:val="00EA23CA"/>
    <w:rsid w:val="00EA24A2"/>
    <w:rsid w:val="00EA2CD8"/>
    <w:rsid w:val="00EA3194"/>
    <w:rsid w:val="00EA3A76"/>
    <w:rsid w:val="00EA3DCD"/>
    <w:rsid w:val="00EA404D"/>
    <w:rsid w:val="00EA5160"/>
    <w:rsid w:val="00EA529A"/>
    <w:rsid w:val="00EA5C0E"/>
    <w:rsid w:val="00EA5ED4"/>
    <w:rsid w:val="00EA621B"/>
    <w:rsid w:val="00EA6D3B"/>
    <w:rsid w:val="00EA782D"/>
    <w:rsid w:val="00EA792B"/>
    <w:rsid w:val="00EB044D"/>
    <w:rsid w:val="00EB0676"/>
    <w:rsid w:val="00EB09CB"/>
    <w:rsid w:val="00EB1824"/>
    <w:rsid w:val="00EB19D1"/>
    <w:rsid w:val="00EB1AAC"/>
    <w:rsid w:val="00EB1AC6"/>
    <w:rsid w:val="00EB1D3E"/>
    <w:rsid w:val="00EB22A0"/>
    <w:rsid w:val="00EB24AC"/>
    <w:rsid w:val="00EB2BFB"/>
    <w:rsid w:val="00EB3F00"/>
    <w:rsid w:val="00EB4418"/>
    <w:rsid w:val="00EB5F20"/>
    <w:rsid w:val="00EB5F44"/>
    <w:rsid w:val="00EB67EE"/>
    <w:rsid w:val="00EB6A33"/>
    <w:rsid w:val="00EB770C"/>
    <w:rsid w:val="00EC015D"/>
    <w:rsid w:val="00EC0E2F"/>
    <w:rsid w:val="00EC105B"/>
    <w:rsid w:val="00EC2298"/>
    <w:rsid w:val="00EC37F6"/>
    <w:rsid w:val="00EC4613"/>
    <w:rsid w:val="00EC49CF"/>
    <w:rsid w:val="00EC6B3B"/>
    <w:rsid w:val="00EC6FA8"/>
    <w:rsid w:val="00EC7584"/>
    <w:rsid w:val="00ED207C"/>
    <w:rsid w:val="00ED392F"/>
    <w:rsid w:val="00ED44E2"/>
    <w:rsid w:val="00ED5178"/>
    <w:rsid w:val="00ED5B91"/>
    <w:rsid w:val="00ED74FF"/>
    <w:rsid w:val="00EE034F"/>
    <w:rsid w:val="00EE18FB"/>
    <w:rsid w:val="00EE221C"/>
    <w:rsid w:val="00EE24A8"/>
    <w:rsid w:val="00EE295F"/>
    <w:rsid w:val="00EE2CB2"/>
    <w:rsid w:val="00EE2EB0"/>
    <w:rsid w:val="00EE358A"/>
    <w:rsid w:val="00EE40C9"/>
    <w:rsid w:val="00EE474D"/>
    <w:rsid w:val="00EE5C6E"/>
    <w:rsid w:val="00EE653F"/>
    <w:rsid w:val="00EE6775"/>
    <w:rsid w:val="00EE7239"/>
    <w:rsid w:val="00EE7CA2"/>
    <w:rsid w:val="00EF2187"/>
    <w:rsid w:val="00EF361A"/>
    <w:rsid w:val="00EF3A27"/>
    <w:rsid w:val="00EF3DFF"/>
    <w:rsid w:val="00EF55CC"/>
    <w:rsid w:val="00EF5832"/>
    <w:rsid w:val="00EF696B"/>
    <w:rsid w:val="00EF6EAE"/>
    <w:rsid w:val="00EF6EDC"/>
    <w:rsid w:val="00EF72FE"/>
    <w:rsid w:val="00F016E7"/>
    <w:rsid w:val="00F01796"/>
    <w:rsid w:val="00F02437"/>
    <w:rsid w:val="00F0324B"/>
    <w:rsid w:val="00F045F1"/>
    <w:rsid w:val="00F047B4"/>
    <w:rsid w:val="00F053C2"/>
    <w:rsid w:val="00F05C3A"/>
    <w:rsid w:val="00F073FC"/>
    <w:rsid w:val="00F076F3"/>
    <w:rsid w:val="00F10BB4"/>
    <w:rsid w:val="00F11B6C"/>
    <w:rsid w:val="00F1201F"/>
    <w:rsid w:val="00F126FE"/>
    <w:rsid w:val="00F13A7B"/>
    <w:rsid w:val="00F13E81"/>
    <w:rsid w:val="00F162BF"/>
    <w:rsid w:val="00F16C87"/>
    <w:rsid w:val="00F170AD"/>
    <w:rsid w:val="00F21476"/>
    <w:rsid w:val="00F21C5B"/>
    <w:rsid w:val="00F22520"/>
    <w:rsid w:val="00F23A09"/>
    <w:rsid w:val="00F23CA8"/>
    <w:rsid w:val="00F24392"/>
    <w:rsid w:val="00F26715"/>
    <w:rsid w:val="00F27773"/>
    <w:rsid w:val="00F27864"/>
    <w:rsid w:val="00F30872"/>
    <w:rsid w:val="00F30A8C"/>
    <w:rsid w:val="00F310A1"/>
    <w:rsid w:val="00F322C1"/>
    <w:rsid w:val="00F32B13"/>
    <w:rsid w:val="00F330F2"/>
    <w:rsid w:val="00F338E6"/>
    <w:rsid w:val="00F3390D"/>
    <w:rsid w:val="00F345CF"/>
    <w:rsid w:val="00F347A0"/>
    <w:rsid w:val="00F35B45"/>
    <w:rsid w:val="00F35BB5"/>
    <w:rsid w:val="00F371BE"/>
    <w:rsid w:val="00F3778A"/>
    <w:rsid w:val="00F37804"/>
    <w:rsid w:val="00F37D0C"/>
    <w:rsid w:val="00F40F13"/>
    <w:rsid w:val="00F41801"/>
    <w:rsid w:val="00F41C2A"/>
    <w:rsid w:val="00F42BC8"/>
    <w:rsid w:val="00F42FBB"/>
    <w:rsid w:val="00F43E2B"/>
    <w:rsid w:val="00F43F6B"/>
    <w:rsid w:val="00F444E2"/>
    <w:rsid w:val="00F45B55"/>
    <w:rsid w:val="00F45EF8"/>
    <w:rsid w:val="00F4692C"/>
    <w:rsid w:val="00F46B87"/>
    <w:rsid w:val="00F50F4C"/>
    <w:rsid w:val="00F514E8"/>
    <w:rsid w:val="00F51A88"/>
    <w:rsid w:val="00F51EE7"/>
    <w:rsid w:val="00F523AE"/>
    <w:rsid w:val="00F53FA2"/>
    <w:rsid w:val="00F546C3"/>
    <w:rsid w:val="00F558B1"/>
    <w:rsid w:val="00F55A09"/>
    <w:rsid w:val="00F55E65"/>
    <w:rsid w:val="00F60AF7"/>
    <w:rsid w:val="00F60BFC"/>
    <w:rsid w:val="00F62D8B"/>
    <w:rsid w:val="00F63784"/>
    <w:rsid w:val="00F640F9"/>
    <w:rsid w:val="00F65F33"/>
    <w:rsid w:val="00F66454"/>
    <w:rsid w:val="00F6645D"/>
    <w:rsid w:val="00F66BFA"/>
    <w:rsid w:val="00F676C5"/>
    <w:rsid w:val="00F67A6D"/>
    <w:rsid w:val="00F67B05"/>
    <w:rsid w:val="00F70A15"/>
    <w:rsid w:val="00F70B9B"/>
    <w:rsid w:val="00F71118"/>
    <w:rsid w:val="00F7127C"/>
    <w:rsid w:val="00F7423A"/>
    <w:rsid w:val="00F745A5"/>
    <w:rsid w:val="00F745C9"/>
    <w:rsid w:val="00F74B9D"/>
    <w:rsid w:val="00F7523E"/>
    <w:rsid w:val="00F75973"/>
    <w:rsid w:val="00F76F28"/>
    <w:rsid w:val="00F76F2C"/>
    <w:rsid w:val="00F77AB7"/>
    <w:rsid w:val="00F80D56"/>
    <w:rsid w:val="00F82290"/>
    <w:rsid w:val="00F83139"/>
    <w:rsid w:val="00F83CEC"/>
    <w:rsid w:val="00F870FA"/>
    <w:rsid w:val="00F8728B"/>
    <w:rsid w:val="00F8761B"/>
    <w:rsid w:val="00F879F7"/>
    <w:rsid w:val="00F87DF5"/>
    <w:rsid w:val="00F87F4C"/>
    <w:rsid w:val="00F91CD5"/>
    <w:rsid w:val="00F9202A"/>
    <w:rsid w:val="00F92386"/>
    <w:rsid w:val="00F93542"/>
    <w:rsid w:val="00F94A9D"/>
    <w:rsid w:val="00F9559B"/>
    <w:rsid w:val="00F95774"/>
    <w:rsid w:val="00F96655"/>
    <w:rsid w:val="00F966B5"/>
    <w:rsid w:val="00F96E80"/>
    <w:rsid w:val="00F97DAA"/>
    <w:rsid w:val="00F97FDD"/>
    <w:rsid w:val="00FA0684"/>
    <w:rsid w:val="00FA07E6"/>
    <w:rsid w:val="00FA0FB9"/>
    <w:rsid w:val="00FA1044"/>
    <w:rsid w:val="00FA13A1"/>
    <w:rsid w:val="00FA13F0"/>
    <w:rsid w:val="00FA3245"/>
    <w:rsid w:val="00FA37C0"/>
    <w:rsid w:val="00FA5AC3"/>
    <w:rsid w:val="00FA6C1C"/>
    <w:rsid w:val="00FB0E9E"/>
    <w:rsid w:val="00FB1178"/>
    <w:rsid w:val="00FB1B02"/>
    <w:rsid w:val="00FB2B63"/>
    <w:rsid w:val="00FB3274"/>
    <w:rsid w:val="00FB382D"/>
    <w:rsid w:val="00FB3E3D"/>
    <w:rsid w:val="00FB5122"/>
    <w:rsid w:val="00FB55D0"/>
    <w:rsid w:val="00FB5DF4"/>
    <w:rsid w:val="00FB6F9A"/>
    <w:rsid w:val="00FB733F"/>
    <w:rsid w:val="00FB7BD7"/>
    <w:rsid w:val="00FB7C49"/>
    <w:rsid w:val="00FB7DB7"/>
    <w:rsid w:val="00FB7E5E"/>
    <w:rsid w:val="00FC01C4"/>
    <w:rsid w:val="00FC0285"/>
    <w:rsid w:val="00FC0C24"/>
    <w:rsid w:val="00FC27D5"/>
    <w:rsid w:val="00FC346C"/>
    <w:rsid w:val="00FC3A56"/>
    <w:rsid w:val="00FC4BCF"/>
    <w:rsid w:val="00FC4E9C"/>
    <w:rsid w:val="00FC5999"/>
    <w:rsid w:val="00FC60E5"/>
    <w:rsid w:val="00FC64F1"/>
    <w:rsid w:val="00FC6ABD"/>
    <w:rsid w:val="00FC70D4"/>
    <w:rsid w:val="00FC7B8B"/>
    <w:rsid w:val="00FC7C10"/>
    <w:rsid w:val="00FD0ED0"/>
    <w:rsid w:val="00FD1579"/>
    <w:rsid w:val="00FD26C4"/>
    <w:rsid w:val="00FD28AF"/>
    <w:rsid w:val="00FD2961"/>
    <w:rsid w:val="00FD3047"/>
    <w:rsid w:val="00FD36BE"/>
    <w:rsid w:val="00FD41D9"/>
    <w:rsid w:val="00FD41FD"/>
    <w:rsid w:val="00FD53C1"/>
    <w:rsid w:val="00FD62E9"/>
    <w:rsid w:val="00FD7EA5"/>
    <w:rsid w:val="00FE0084"/>
    <w:rsid w:val="00FE01B7"/>
    <w:rsid w:val="00FE0217"/>
    <w:rsid w:val="00FE085B"/>
    <w:rsid w:val="00FE1F9D"/>
    <w:rsid w:val="00FE2C5F"/>
    <w:rsid w:val="00FE301D"/>
    <w:rsid w:val="00FE3E54"/>
    <w:rsid w:val="00FE4784"/>
    <w:rsid w:val="00FE4D30"/>
    <w:rsid w:val="00FE4EC9"/>
    <w:rsid w:val="00FE6040"/>
    <w:rsid w:val="00FE6CC5"/>
    <w:rsid w:val="00FE798F"/>
    <w:rsid w:val="00FF08AE"/>
    <w:rsid w:val="00FF0F61"/>
    <w:rsid w:val="00FF13D3"/>
    <w:rsid w:val="00FF1867"/>
    <w:rsid w:val="00FF2572"/>
    <w:rsid w:val="00FF35C3"/>
    <w:rsid w:val="00FF3D9D"/>
    <w:rsid w:val="00FF45B8"/>
    <w:rsid w:val="00FF45D3"/>
    <w:rsid w:val="00FF575F"/>
    <w:rsid w:val="00FF6B7B"/>
    <w:rsid w:val="00FF7011"/>
    <w:rsid w:val="00FF770A"/>
    <w:rsid w:val="00FF78E1"/>
    <w:rsid w:val="015B81FD"/>
    <w:rsid w:val="019CBA46"/>
    <w:rsid w:val="024EAD78"/>
    <w:rsid w:val="02F9ECAC"/>
    <w:rsid w:val="03046396"/>
    <w:rsid w:val="031D5F74"/>
    <w:rsid w:val="0462D7F6"/>
    <w:rsid w:val="04824C8F"/>
    <w:rsid w:val="050C079C"/>
    <w:rsid w:val="05F823BE"/>
    <w:rsid w:val="06276B3C"/>
    <w:rsid w:val="065D013B"/>
    <w:rsid w:val="0768E58F"/>
    <w:rsid w:val="07745EEA"/>
    <w:rsid w:val="09197D97"/>
    <w:rsid w:val="09334C06"/>
    <w:rsid w:val="0A667145"/>
    <w:rsid w:val="0C0F6B2E"/>
    <w:rsid w:val="0CFAE676"/>
    <w:rsid w:val="0D0B3B7F"/>
    <w:rsid w:val="0E97A153"/>
    <w:rsid w:val="0FA7444D"/>
    <w:rsid w:val="0FF4D3B9"/>
    <w:rsid w:val="10AF410C"/>
    <w:rsid w:val="11EE0992"/>
    <w:rsid w:val="13478B34"/>
    <w:rsid w:val="1357C9EC"/>
    <w:rsid w:val="13A15367"/>
    <w:rsid w:val="149C06C6"/>
    <w:rsid w:val="152D9AB6"/>
    <w:rsid w:val="1558219B"/>
    <w:rsid w:val="157E6928"/>
    <w:rsid w:val="1587AA5D"/>
    <w:rsid w:val="15D47F99"/>
    <w:rsid w:val="16DB84DA"/>
    <w:rsid w:val="17653FE7"/>
    <w:rsid w:val="177A112B"/>
    <w:rsid w:val="181E36D4"/>
    <w:rsid w:val="192BAFEA"/>
    <w:rsid w:val="19CD9735"/>
    <w:rsid w:val="1A4B197B"/>
    <w:rsid w:val="1BA87946"/>
    <w:rsid w:val="1BDFF970"/>
    <w:rsid w:val="1C312926"/>
    <w:rsid w:val="1C5E26A8"/>
    <w:rsid w:val="1C9EF94F"/>
    <w:rsid w:val="1CF834E7"/>
    <w:rsid w:val="1D316B30"/>
    <w:rsid w:val="1D332619"/>
    <w:rsid w:val="1F58FEE5"/>
    <w:rsid w:val="1F6CC4FC"/>
    <w:rsid w:val="1F9CEAA7"/>
    <w:rsid w:val="1F9DF5D4"/>
    <w:rsid w:val="1FE1AEC5"/>
    <w:rsid w:val="201666FC"/>
    <w:rsid w:val="2087F5CB"/>
    <w:rsid w:val="20B5261E"/>
    <w:rsid w:val="21A81EC8"/>
    <w:rsid w:val="2261CCAF"/>
    <w:rsid w:val="22D3C120"/>
    <w:rsid w:val="236569B3"/>
    <w:rsid w:val="24A15F3D"/>
    <w:rsid w:val="24AD9804"/>
    <w:rsid w:val="253C186E"/>
    <w:rsid w:val="25584A9D"/>
    <w:rsid w:val="274E7AA9"/>
    <w:rsid w:val="289F55EC"/>
    <w:rsid w:val="2928518D"/>
    <w:rsid w:val="29F40E31"/>
    <w:rsid w:val="2A4E03C9"/>
    <w:rsid w:val="2B84E835"/>
    <w:rsid w:val="2BD65F36"/>
    <w:rsid w:val="2BE1D891"/>
    <w:rsid w:val="2C7B4655"/>
    <w:rsid w:val="2C7F9B94"/>
    <w:rsid w:val="2CC3D317"/>
    <w:rsid w:val="2DD04DE8"/>
    <w:rsid w:val="2DD080B9"/>
    <w:rsid w:val="2E76FA90"/>
    <w:rsid w:val="301C193D"/>
    <w:rsid w:val="30ADC1D0"/>
    <w:rsid w:val="30F285EE"/>
    <w:rsid w:val="3160BBB9"/>
    <w:rsid w:val="323AE710"/>
    <w:rsid w:val="3241D9EE"/>
    <w:rsid w:val="3301F2D1"/>
    <w:rsid w:val="3303219F"/>
    <w:rsid w:val="3323BF56"/>
    <w:rsid w:val="338B8081"/>
    <w:rsid w:val="348F4AE2"/>
    <w:rsid w:val="34D0090F"/>
    <w:rsid w:val="34D441D1"/>
    <w:rsid w:val="3562BCCF"/>
    <w:rsid w:val="35BE6F2D"/>
    <w:rsid w:val="3691B3B5"/>
    <w:rsid w:val="36A9DFF3"/>
    <w:rsid w:val="36B5A099"/>
    <w:rsid w:val="36F3696E"/>
    <w:rsid w:val="375059CA"/>
    <w:rsid w:val="383AFA20"/>
    <w:rsid w:val="386B8A99"/>
    <w:rsid w:val="38D9C064"/>
    <w:rsid w:val="38F25BE1"/>
    <w:rsid w:val="391EB753"/>
    <w:rsid w:val="3A426C25"/>
    <w:rsid w:val="3AAB1D27"/>
    <w:rsid w:val="3AEC0E25"/>
    <w:rsid w:val="3BAA8169"/>
    <w:rsid w:val="3C1D2298"/>
    <w:rsid w:val="3C3C7682"/>
    <w:rsid w:val="3C7DC5F1"/>
    <w:rsid w:val="3D43F3EA"/>
    <w:rsid w:val="3DB2702D"/>
    <w:rsid w:val="3EA099B5"/>
    <w:rsid w:val="3EFA8F4D"/>
    <w:rsid w:val="3F320F77"/>
    <w:rsid w:val="3F833F2D"/>
    <w:rsid w:val="3FB03CAF"/>
    <w:rsid w:val="4011BF97"/>
    <w:rsid w:val="409B7AA4"/>
    <w:rsid w:val="412CF066"/>
    <w:rsid w:val="42082274"/>
    <w:rsid w:val="42755188"/>
    <w:rsid w:val="42BEDB03"/>
    <w:rsid w:val="4426F047"/>
    <w:rsid w:val="46B77FBA"/>
    <w:rsid w:val="475542BD"/>
    <w:rsid w:val="477001D1"/>
    <w:rsid w:val="488E2E75"/>
    <w:rsid w:val="4B8040D0"/>
    <w:rsid w:val="4BB0667B"/>
    <w:rsid w:val="4C9B719F"/>
    <w:rsid w:val="4EA24605"/>
    <w:rsid w:val="4EDB042D"/>
    <w:rsid w:val="4F1DD309"/>
    <w:rsid w:val="4FF00A46"/>
    <w:rsid w:val="50F5CC0F"/>
    <w:rsid w:val="512263EF"/>
    <w:rsid w:val="51945860"/>
    <w:rsid w:val="51C91097"/>
    <w:rsid w:val="5252CBA4"/>
    <w:rsid w:val="532A7653"/>
    <w:rsid w:val="53FFD7D7"/>
    <w:rsid w:val="54B2D1C0"/>
    <w:rsid w:val="561B7D81"/>
    <w:rsid w:val="561C88AE"/>
    <w:rsid w:val="564B705B"/>
    <w:rsid w:val="5740C62B"/>
    <w:rsid w:val="57E8E8CD"/>
    <w:rsid w:val="5873F403"/>
    <w:rsid w:val="58C898ED"/>
    <w:rsid w:val="5A457F75"/>
    <w:rsid w:val="5AD3A0A9"/>
    <w:rsid w:val="5D94822C"/>
    <w:rsid w:val="5E0AA9F3"/>
    <w:rsid w:val="5EFC9770"/>
    <w:rsid w:val="60FB7E50"/>
    <w:rsid w:val="61752D76"/>
    <w:rsid w:val="61EE848C"/>
    <w:rsid w:val="624871FE"/>
    <w:rsid w:val="624A54E3"/>
    <w:rsid w:val="624CA554"/>
    <w:rsid w:val="6277DC6E"/>
    <w:rsid w:val="6284257E"/>
    <w:rsid w:val="62D55534"/>
    <w:rsid w:val="632C9849"/>
    <w:rsid w:val="6363D59E"/>
    <w:rsid w:val="63D500C1"/>
    <w:rsid w:val="642248E2"/>
    <w:rsid w:val="657637D9"/>
    <w:rsid w:val="6610F10A"/>
    <w:rsid w:val="664FBCAE"/>
    <w:rsid w:val="67038FEA"/>
    <w:rsid w:val="6779064E"/>
    <w:rsid w:val="68EF3D4E"/>
    <w:rsid w:val="69B92577"/>
    <w:rsid w:val="6A0995C1"/>
    <w:rsid w:val="6A7C3B3A"/>
    <w:rsid w:val="6B458B4B"/>
    <w:rsid w:val="6B530210"/>
    <w:rsid w:val="6ED256D7"/>
    <w:rsid w:val="6F4381FA"/>
    <w:rsid w:val="704F3D5F"/>
    <w:rsid w:val="70677435"/>
    <w:rsid w:val="709867A4"/>
    <w:rsid w:val="70AD38E8"/>
    <w:rsid w:val="70DD5E93"/>
    <w:rsid w:val="712CFC44"/>
    <w:rsid w:val="72E78787"/>
    <w:rsid w:val="738A79FF"/>
    <w:rsid w:val="739E4016"/>
    <w:rsid w:val="741329DF"/>
    <w:rsid w:val="7447E216"/>
    <w:rsid w:val="75D50756"/>
    <w:rsid w:val="777EEB60"/>
    <w:rsid w:val="788222C2"/>
    <w:rsid w:val="788DE368"/>
    <w:rsid w:val="78DF131E"/>
    <w:rsid w:val="79641EC8"/>
    <w:rsid w:val="7B60A7BF"/>
    <w:rsid w:val="7C1AAEF4"/>
    <w:rsid w:val="7CC450F4"/>
    <w:rsid w:val="7D2702CC"/>
    <w:rsid w:val="7D35DFC3"/>
    <w:rsid w:val="7ED73FCA"/>
    <w:rsid w:val="7F35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A6B3CE"/>
  <w15:docId w15:val="{6D6B37A3-6B53-419F-B517-A7F04DAC6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66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817A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F71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F71E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F71E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F08A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3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HeaderChar">
    <w:name w:val="Header Char"/>
    <w:link w:val="Header"/>
    <w:rsid w:val="004D5D7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4D5D73"/>
    <w:rPr>
      <w:sz w:val="24"/>
      <w:szCs w:val="24"/>
    </w:rPr>
  </w:style>
  <w:style w:type="table" w:styleId="Table3Deffects3">
    <w:name w:val="Table 3D effects 3"/>
    <w:basedOn w:val="TableNormal"/>
    <w:rsid w:val="00B25C9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aliases w:val="CaptionCFMU"/>
    <w:basedOn w:val="Normal"/>
    <w:next w:val="Normal"/>
    <w:qFormat/>
    <w:rsid w:val="005C2CE6"/>
    <w:rPr>
      <w:b/>
      <w:bCs/>
      <w:sz w:val="20"/>
      <w:szCs w:val="20"/>
    </w:rPr>
  </w:style>
  <w:style w:type="character" w:customStyle="1" w:styleId="Heading1Char">
    <w:name w:val="Heading 1 Char"/>
    <w:link w:val="Heading1"/>
    <w:rsid w:val="002817A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DocumentMap">
    <w:name w:val="Document Map"/>
    <w:basedOn w:val="Normal"/>
    <w:link w:val="DocumentMapChar"/>
    <w:rsid w:val="00A32667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A32667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A32667"/>
  </w:style>
  <w:style w:type="character" w:styleId="Hyperlink">
    <w:name w:val="Hyperlink"/>
    <w:uiPriority w:val="99"/>
    <w:unhideWhenUsed/>
    <w:rsid w:val="00A32667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A32667"/>
    <w:rPr>
      <w:rFonts w:ascii="Courier New" w:hAnsi="Courier New" w:cs="Courier New"/>
    </w:rPr>
  </w:style>
  <w:style w:type="character" w:customStyle="1" w:styleId="apple-converted-space">
    <w:name w:val="apple-converted-space"/>
    <w:basedOn w:val="DefaultParagraphFont"/>
    <w:rsid w:val="004900EF"/>
  </w:style>
  <w:style w:type="paragraph" w:styleId="BalloonText">
    <w:name w:val="Balloon Text"/>
    <w:basedOn w:val="Normal"/>
    <w:link w:val="BalloonTextChar"/>
    <w:rsid w:val="00A7459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7459B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rsid w:val="0006231B"/>
    <w:pPr>
      <w:snapToGrid w:val="0"/>
      <w:spacing w:before="120"/>
      <w:jc w:val="both"/>
    </w:pPr>
    <w:rPr>
      <w:rFonts w:eastAsia="Calibri"/>
      <w:lang w:val="en-US"/>
    </w:rPr>
  </w:style>
  <w:style w:type="paragraph" w:styleId="z-TopofForm">
    <w:name w:val="HTML Top of Form"/>
    <w:basedOn w:val="Normal"/>
    <w:next w:val="Normal"/>
    <w:link w:val="z-TopofFormChar"/>
    <w:hidden/>
    <w:rsid w:val="0049195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491953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rsid w:val="0049195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491953"/>
    <w:rPr>
      <w:rFonts w:ascii="Arial" w:hAnsi="Arial" w:cs="Arial"/>
      <w:vanish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3F44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4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F44C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4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44CE"/>
    <w:rPr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177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1770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C81770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1F16BA"/>
    <w:pPr>
      <w:ind w:left="720"/>
      <w:contextualSpacing/>
    </w:pPr>
  </w:style>
  <w:style w:type="paragraph" w:styleId="Revision">
    <w:name w:val="Revision"/>
    <w:hidden/>
    <w:uiPriority w:val="99"/>
    <w:semiHidden/>
    <w:rsid w:val="00D97587"/>
    <w:rPr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5B4A11"/>
    <w:rPr>
      <w:b/>
      <w:bCs/>
    </w:rPr>
  </w:style>
  <w:style w:type="paragraph" w:styleId="NormalWeb">
    <w:name w:val="Normal (Web)"/>
    <w:basedOn w:val="Normal"/>
    <w:uiPriority w:val="99"/>
    <w:unhideWhenUsed/>
    <w:rsid w:val="00B461A0"/>
    <w:pPr>
      <w:spacing w:before="100" w:beforeAutospacing="1" w:after="100" w:afterAutospacing="1"/>
    </w:pPr>
    <w:rPr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9F71E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9F71E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9F71E4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F08A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paragraph">
    <w:name w:val="paragraph"/>
    <w:basedOn w:val="Normal"/>
    <w:rsid w:val="00575095"/>
    <w:pPr>
      <w:spacing w:before="100" w:beforeAutospacing="1" w:after="100" w:afterAutospacing="1"/>
    </w:pPr>
    <w:rPr>
      <w:lang w:val="en-US"/>
    </w:rPr>
  </w:style>
  <w:style w:type="character" w:customStyle="1" w:styleId="normaltextrun">
    <w:name w:val="normaltextrun"/>
    <w:basedOn w:val="DefaultParagraphFont"/>
    <w:rsid w:val="00575095"/>
  </w:style>
  <w:style w:type="character" w:customStyle="1" w:styleId="eop">
    <w:name w:val="eop"/>
    <w:basedOn w:val="DefaultParagraphFont"/>
    <w:rsid w:val="00575095"/>
  </w:style>
  <w:style w:type="character" w:customStyle="1" w:styleId="ListParagraphChar">
    <w:name w:val="List Paragraph Char"/>
    <w:link w:val="ListParagraph"/>
    <w:uiPriority w:val="34"/>
    <w:locked/>
    <w:rsid w:val="00A21B92"/>
    <w:rPr>
      <w:sz w:val="24"/>
      <w:szCs w:val="24"/>
      <w:lang w:eastAsia="en-US"/>
    </w:rPr>
  </w:style>
  <w:style w:type="table" w:styleId="GridTable4-Accent1">
    <w:name w:val="Grid Table 4 Accent 1"/>
    <w:basedOn w:val="TableNormal"/>
    <w:uiPriority w:val="49"/>
    <w:rsid w:val="00CE59F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99721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99650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44D2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14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0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6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30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0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466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17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pars.rutkis\AppData\Roaming\Microsoft\Templates\IRF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DA99CEA3A0748ACD19EEDC4958704" ma:contentTypeVersion="28" ma:contentTypeDescription="Create a new document." ma:contentTypeScope="" ma:versionID="ad70324ceeafcfd0384063c1bf7d0777">
  <xsd:schema xmlns:xsd="http://www.w3.org/2001/XMLSchema" xmlns:xs="http://www.w3.org/2001/XMLSchema" xmlns:p="http://schemas.microsoft.com/office/2006/metadata/properties" xmlns:ns2="ef2d185c-92fa-4a42-896e-7f75f6210516" xmlns:ns3="ffcdf2b0-1459-4444-989c-847f95dff766" targetNamespace="http://schemas.microsoft.com/office/2006/metadata/properties" ma:root="true" ma:fieldsID="d6304509005dc12407eebb168c18dc88" ns2:_="" ns3:_="">
    <xsd:import namespace="ef2d185c-92fa-4a42-896e-7f75f6210516"/>
    <xsd:import namespace="ffcdf2b0-1459-4444-989c-847f95dff766"/>
    <xsd:element name="properties">
      <xsd:complexType>
        <xsd:sequence>
          <xsd:element name="documentManagement">
            <xsd:complexType>
              <xsd:all>
                <xsd:element ref="ns2:Deliverable_x0020_Id" minOccurs="0"/>
                <xsd:element ref="ns2:Deliverable_x0020_Status" minOccurs="0"/>
                <xsd:element ref="ns2:Deliverable_x0020_Version" minOccurs="0"/>
                <xsd:element ref="ns2:RfA" minOccurs="0"/>
                <xsd:element ref="ns2:Delivery_x0020_Date" minOccurs="0"/>
                <xsd:element ref="ns2:SC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d185c-92fa-4a42-896e-7f75f6210516" elementFormDefault="qualified">
    <xsd:import namespace="http://schemas.microsoft.com/office/2006/documentManagement/types"/>
    <xsd:import namespace="http://schemas.microsoft.com/office/infopath/2007/PartnerControls"/>
    <xsd:element name="Deliverable_x0020_Id" ma:index="4" nillable="true" ma:displayName="Deliverable Id" ma:description="It is required for deliveries" ma:internalName="Deliverable_x0020_Id" ma:readOnly="false">
      <xsd:simpleType>
        <xsd:restriction base="dms:Text">
          <xsd:maxLength value="255"/>
        </xsd:restriction>
      </xsd:simpleType>
    </xsd:element>
    <xsd:element name="Deliverable_x0020_Status" ma:index="5" nillable="true" ma:displayName="Deliverable Status" ma:description="Status of the deliverable version." ma:format="Dropdown" ma:internalName="Deliverable_x0020_Status" ma:readOnly="false">
      <xsd:simpleType>
        <xsd:restriction base="dms:Choice">
          <xsd:enumeration value="Working"/>
          <xsd:enumeration value="Internal QR"/>
          <xsd:enumeration value="Draft"/>
          <xsd:enumeration value="SfI"/>
          <xsd:enumeration value="SfR"/>
          <xsd:enumeration value="SfA"/>
        </xsd:restriction>
      </xsd:simpleType>
    </xsd:element>
    <xsd:element name="Deliverable_x0020_Version" ma:index="6" nillable="true" ma:displayName="Deliverable Version" ma:description="Version of the deliverable (TAXUD version)" ma:internalName="Deliverable_x0020_Version" ma:readOnly="false">
      <xsd:simpleType>
        <xsd:restriction base="dms:Text">
          <xsd:maxLength value="255"/>
        </xsd:restriction>
      </xsd:simpleType>
    </xsd:element>
    <xsd:element name="RfA" ma:index="7" nillable="true" ma:displayName="RfA" ma:internalName="RfA" ma:readOnly="false">
      <xsd:simpleType>
        <xsd:restriction base="dms:Text">
          <xsd:maxLength value="255"/>
        </xsd:restriction>
      </xsd:simpleType>
    </xsd:element>
    <xsd:element name="Delivery_x0020_Date" ma:index="8" nillable="true" ma:displayName="Delivery Date" ma:description="Only for Deliverables" ma:format="DateOnly" ma:internalName="Delivery_x0020_Date" ma:readOnly="false">
      <xsd:simpleType>
        <xsd:restriction base="dms:DateTime"/>
      </xsd:simpleType>
    </xsd:element>
    <xsd:element name="SC" ma:index="9" nillable="true" ma:displayName="SC" ma:internalName="SC" ma:readOnly="false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6837251-29ea-4b68-89a9-9f41a84048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df2b0-1459-4444-989c-847f95dff7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c3efaef-d65d-454e-a102-2afb12e09a8e}" ma:internalName="TaxCatchAll" ma:showField="CatchAllData" ma:web="ffcdf2b0-1459-4444-989c-847f95dff7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 xmlns="ef2d185c-92fa-4a42-896e-7f75f6210516" xsi:nil="true"/>
    <Deliverable_x0020_Version xmlns="ef2d185c-92fa-4a42-896e-7f75f6210516" xsi:nil="true"/>
    <Deliverable_x0020_Id xmlns="ef2d185c-92fa-4a42-896e-7f75f6210516" xsi:nil="true"/>
    <Delivery_x0020_Date xmlns="ef2d185c-92fa-4a42-896e-7f75f6210516" xsi:nil="true"/>
    <RfA xmlns="ef2d185c-92fa-4a42-896e-7f75f6210516" xsi:nil="true"/>
    <Deliverable_x0020_Status xmlns="ef2d185c-92fa-4a42-896e-7f75f6210516" xsi:nil="true"/>
    <TaxCatchAll xmlns="ffcdf2b0-1459-4444-989c-847f95dff766" xsi:nil="true"/>
    <lcf76f155ced4ddcb4097134ff3c332f xmlns="ef2d185c-92fa-4a42-896e-7f75f6210516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</documentManagement>
</p:properties>
</file>

<file path=customXml/itemProps1.xml><?xml version="1.0" encoding="utf-8"?>
<ds:datastoreItem xmlns:ds="http://schemas.openxmlformats.org/officeDocument/2006/customXml" ds:itemID="{648C9968-B428-4F8D-B301-7D4FDA2E9E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755BFE-C080-4D14-87F2-C512A34F8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d185c-92fa-4a42-896e-7f75f6210516"/>
    <ds:schemaRef ds:uri="ffcdf2b0-1459-4444-989c-847f95dff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52A4A2-307C-4B60-B88E-DD5249449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34CF7E-14AB-43A2-B21F-0F8332BFD441}">
  <ds:schemaRefs>
    <ds:schemaRef ds:uri="http://schemas.microsoft.com/office/2006/metadata/properties"/>
    <ds:schemaRef ds:uri="http://schemas.microsoft.com/office/infopath/2007/PartnerControls"/>
    <ds:schemaRef ds:uri="ef2d185c-92fa-4a42-896e-7f75f6210516"/>
    <ds:schemaRef ds:uri="ffcdf2b0-1459-4444-989c-847f95dff7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IRF</Template>
  <TotalTime>2</TotalTime>
  <Pages>7</Pages>
  <Words>1762</Words>
  <Characters>10225</Characters>
  <Application>Microsoft Office Word</Application>
  <DocSecurity>0</DocSecurity>
  <Lines>352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RFC_AES_0XXX_SDEV-RFC-UCCAES2588-v0.10</vt:lpstr>
    </vt:vector>
  </TitlesOfParts>
  <Company>European Commission</Company>
  <LinksUpToDate>false</LinksUpToDate>
  <CharactersWithSpaces>11743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RFC_AES_0XXX_SDEV-RFC-UCCAES2588-v0.10</dc:title>
  <dc:subject/>
  <dc:creator>SOFT-DEV</dc:creator>
  <cp:keywords/>
  <cp:lastModifiedBy>RADU Nicolae-Adrian (TAXUD-EXT)</cp:lastModifiedBy>
  <cp:revision>3</cp:revision>
  <cp:lastPrinted>2014-03-21T01:31:00Z</cp:lastPrinted>
  <dcterms:created xsi:type="dcterms:W3CDTF">2025-02-12T18:19:00Z</dcterms:created>
  <dcterms:modified xsi:type="dcterms:W3CDTF">2025-02-12T18:19:00Z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llIssuer">
    <vt:lpwstr>[issuer]</vt:lpwstr>
  </property>
  <property fmtid="{D5CDD505-2E9C-101B-9397-08002B2CF9AE}" pid="3" name="Application">
    <vt:lpwstr>[application]</vt:lpwstr>
  </property>
  <property fmtid="{D5CDD505-2E9C-101B-9397-08002B2CF9AE}" pid="4" name="Incident ID">
    <vt:lpwstr>IMxxxxxx</vt:lpwstr>
  </property>
  <property fmtid="{D5CDD505-2E9C-101B-9397-08002B2CF9AE}" pid="5" name="Change ID">
    <vt:lpwstr>CMxxxxxx</vt:lpwstr>
  </property>
  <property fmtid="{D5CDD505-2E9C-101B-9397-08002B2CF9AE}" pid="6" name="ContentTypeId">
    <vt:lpwstr>0x010100E79DA99CEA3A0748ACD19EEDC4958704</vt:lpwstr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2022-10-06T09:05:37Z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ef0f4116-08dc-47df-b6b3-05688fde8382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GrammarlyDocumentId">
    <vt:lpwstr>522b5287bb064fcd0159b22d98a4c858ce4433bdf7a0ec5e1a208b5bfff6186a</vt:lpwstr>
  </property>
  <property fmtid="{D5CDD505-2E9C-101B-9397-08002B2CF9AE}" pid="15" name="MediaServiceImageTags">
    <vt:lpwstr/>
  </property>
</Properties>
</file>